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E83" w:rsidRDefault="00FE2E83" w:rsidP="00627223">
      <w:pPr>
        <w:pStyle w:val="Titre"/>
      </w:pPr>
      <w:r>
        <w:t xml:space="preserve">HTML5 et CSS sur </w:t>
      </w:r>
      <w:proofErr w:type="spellStart"/>
      <w:r>
        <w:t>Raspberry</w:t>
      </w:r>
      <w:proofErr w:type="spellEnd"/>
      <w:r>
        <w:t xml:space="preserve"> Pi.</w:t>
      </w:r>
    </w:p>
    <w:p w:rsidR="00FE2E83" w:rsidRDefault="00FE2E83" w:rsidP="00627223">
      <w:r>
        <w:rPr>
          <w:noProof/>
          <w:lang w:eastAsia="fr-FR"/>
        </w:rPr>
        <w:drawing>
          <wp:inline distT="0" distB="0" distL="0" distR="0" wp14:anchorId="19EC20FB" wp14:editId="12BA0438">
            <wp:extent cx="6299835" cy="2588895"/>
            <wp:effectExtent l="19050" t="0" r="5715" b="0"/>
            <wp:docPr id="1" name="Image 0" descr="Web-Development-Html-C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b-Development-Html-Css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2588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2E83" w:rsidRDefault="00FE2E83" w:rsidP="00FE2E83">
      <w:pPr>
        <w:spacing w:after="200" w:line="276" w:lineRule="auto"/>
        <w:jc w:val="left"/>
      </w:pPr>
      <w:r>
        <w:br w:type="page"/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933"/>
        <w:gridCol w:w="546"/>
        <w:gridCol w:w="547"/>
        <w:gridCol w:w="547"/>
        <w:gridCol w:w="547"/>
        <w:gridCol w:w="547"/>
        <w:gridCol w:w="547"/>
        <w:gridCol w:w="547"/>
        <w:gridCol w:w="547"/>
        <w:gridCol w:w="547"/>
        <w:gridCol w:w="547"/>
        <w:gridCol w:w="547"/>
        <w:gridCol w:w="547"/>
        <w:gridCol w:w="547"/>
        <w:gridCol w:w="547"/>
        <w:gridCol w:w="547"/>
      </w:tblGrid>
      <w:tr w:rsidR="00FE2E83" w:rsidTr="00FE2E83">
        <w:trPr>
          <w:cantSplit/>
          <w:trHeight w:val="3626"/>
        </w:trPr>
        <w:tc>
          <w:tcPr>
            <w:tcW w:w="682" w:type="pct"/>
            <w:tcBorders>
              <w:top w:val="nil"/>
              <w:left w:val="nil"/>
            </w:tcBorders>
          </w:tcPr>
          <w:p w:rsidR="00FE2E83" w:rsidRPr="00656127" w:rsidRDefault="00FE2E83" w:rsidP="00056AAD">
            <w:pPr>
              <w:rPr>
                <w:sz w:val="18"/>
                <w:szCs w:val="18"/>
              </w:rPr>
            </w:pPr>
          </w:p>
        </w:tc>
        <w:tc>
          <w:tcPr>
            <w:tcW w:w="288" w:type="pct"/>
            <w:textDirection w:val="btLr"/>
            <w:vAlign w:val="center"/>
          </w:tcPr>
          <w:p w:rsidR="00FE2E83" w:rsidRDefault="00FE2E83" w:rsidP="00656127">
            <w:pPr>
              <w:ind w:left="113" w:right="113"/>
              <w:jc w:val="left"/>
            </w:pPr>
            <w:r w:rsidRPr="00056AAD">
              <w:rPr>
                <w:b/>
              </w:rPr>
              <w:t>Validation1</w:t>
            </w:r>
            <w:r>
              <w:t> :</w:t>
            </w:r>
          </w:p>
        </w:tc>
        <w:tc>
          <w:tcPr>
            <w:tcW w:w="288" w:type="pct"/>
            <w:textDirection w:val="btLr"/>
            <w:vAlign w:val="center"/>
          </w:tcPr>
          <w:p w:rsidR="00FE2E83" w:rsidRDefault="00FE2E83" w:rsidP="00FE2E83">
            <w:pPr>
              <w:ind w:left="113" w:right="113"/>
              <w:jc w:val="left"/>
            </w:pPr>
            <w:r w:rsidRPr="00056AAD">
              <w:rPr>
                <w:b/>
              </w:rPr>
              <w:t>Validation2</w:t>
            </w:r>
            <w:r>
              <w:t> :</w:t>
            </w:r>
          </w:p>
        </w:tc>
        <w:tc>
          <w:tcPr>
            <w:tcW w:w="288" w:type="pct"/>
            <w:textDirection w:val="btLr"/>
            <w:vAlign w:val="center"/>
          </w:tcPr>
          <w:p w:rsidR="00FE2E83" w:rsidRDefault="00FE2E83" w:rsidP="00FE2E83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 xml:space="preserve">3 </w:t>
            </w:r>
            <w:r>
              <w:t>:</w:t>
            </w:r>
          </w:p>
        </w:tc>
        <w:tc>
          <w:tcPr>
            <w:tcW w:w="288" w:type="pct"/>
            <w:textDirection w:val="btLr"/>
            <w:vAlign w:val="center"/>
          </w:tcPr>
          <w:p w:rsidR="00FE2E83" w:rsidRDefault="00FE2E83" w:rsidP="00FE2E83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4</w:t>
            </w:r>
            <w:r>
              <w:t> :</w:t>
            </w:r>
          </w:p>
        </w:tc>
        <w:tc>
          <w:tcPr>
            <w:tcW w:w="288" w:type="pct"/>
            <w:textDirection w:val="btLr"/>
            <w:vAlign w:val="center"/>
          </w:tcPr>
          <w:p w:rsidR="00FE2E83" w:rsidRDefault="00FE2E83" w:rsidP="00FE2E83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5</w:t>
            </w:r>
            <w:r>
              <w:t> :</w:t>
            </w:r>
          </w:p>
        </w:tc>
        <w:tc>
          <w:tcPr>
            <w:tcW w:w="288" w:type="pct"/>
            <w:textDirection w:val="btLr"/>
            <w:vAlign w:val="center"/>
          </w:tcPr>
          <w:p w:rsidR="00FE2E83" w:rsidRDefault="00FE2E83" w:rsidP="00FE2E83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6</w:t>
            </w:r>
            <w:r>
              <w:t> :</w:t>
            </w:r>
          </w:p>
        </w:tc>
        <w:tc>
          <w:tcPr>
            <w:tcW w:w="288" w:type="pct"/>
            <w:textDirection w:val="btLr"/>
            <w:vAlign w:val="center"/>
          </w:tcPr>
          <w:p w:rsidR="00FE2E83" w:rsidRDefault="00FE2E83" w:rsidP="00FE2E83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7</w:t>
            </w:r>
            <w:r>
              <w:t> :</w:t>
            </w:r>
          </w:p>
        </w:tc>
        <w:tc>
          <w:tcPr>
            <w:tcW w:w="288" w:type="pct"/>
            <w:textDirection w:val="btLr"/>
            <w:vAlign w:val="center"/>
          </w:tcPr>
          <w:p w:rsidR="00FE2E83" w:rsidRDefault="00FE2E83" w:rsidP="00FE2E83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8</w:t>
            </w:r>
            <w:r>
              <w:t> :</w:t>
            </w:r>
          </w:p>
        </w:tc>
        <w:tc>
          <w:tcPr>
            <w:tcW w:w="288" w:type="pct"/>
            <w:textDirection w:val="btLr"/>
            <w:vAlign w:val="center"/>
          </w:tcPr>
          <w:p w:rsidR="00FE2E83" w:rsidRPr="00FE2E83" w:rsidRDefault="00FE2E83" w:rsidP="00FE2E83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9</w:t>
            </w:r>
            <w:r>
              <w:t> :</w:t>
            </w:r>
          </w:p>
        </w:tc>
        <w:tc>
          <w:tcPr>
            <w:tcW w:w="288" w:type="pct"/>
            <w:textDirection w:val="btLr"/>
          </w:tcPr>
          <w:p w:rsidR="00FE2E83" w:rsidRDefault="00FE2E83" w:rsidP="00FE2E83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10</w:t>
            </w:r>
            <w:r>
              <w:t> :</w:t>
            </w:r>
          </w:p>
          <w:p w:rsidR="00FE2E83" w:rsidRDefault="00FE2E83" w:rsidP="00656127">
            <w:pPr>
              <w:ind w:left="113" w:right="113"/>
              <w:jc w:val="left"/>
              <w:rPr>
                <w:b/>
              </w:rPr>
            </w:pPr>
          </w:p>
        </w:tc>
        <w:tc>
          <w:tcPr>
            <w:tcW w:w="288" w:type="pct"/>
            <w:textDirection w:val="btLr"/>
          </w:tcPr>
          <w:p w:rsidR="00FE2E83" w:rsidRDefault="00FE2E83" w:rsidP="00FE2E83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11</w:t>
            </w:r>
            <w:r>
              <w:t> :</w:t>
            </w:r>
          </w:p>
          <w:p w:rsidR="00FE2E83" w:rsidRDefault="00FE2E83" w:rsidP="00656127">
            <w:pPr>
              <w:ind w:left="113" w:right="113"/>
              <w:jc w:val="left"/>
              <w:rPr>
                <w:b/>
              </w:rPr>
            </w:pPr>
          </w:p>
        </w:tc>
        <w:tc>
          <w:tcPr>
            <w:tcW w:w="288" w:type="pct"/>
            <w:textDirection w:val="btLr"/>
          </w:tcPr>
          <w:p w:rsidR="00FE2E83" w:rsidRDefault="00FE2E83" w:rsidP="00FE2E83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12</w:t>
            </w:r>
            <w:r>
              <w:t> :</w:t>
            </w:r>
          </w:p>
          <w:p w:rsidR="00FE2E83" w:rsidRDefault="00FE2E83" w:rsidP="00656127">
            <w:pPr>
              <w:ind w:left="113" w:right="113"/>
              <w:jc w:val="left"/>
              <w:rPr>
                <w:b/>
              </w:rPr>
            </w:pPr>
          </w:p>
        </w:tc>
        <w:tc>
          <w:tcPr>
            <w:tcW w:w="288" w:type="pct"/>
            <w:textDirection w:val="btLr"/>
          </w:tcPr>
          <w:p w:rsidR="00FE2E83" w:rsidRDefault="00FE2E83" w:rsidP="00FE2E83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13</w:t>
            </w:r>
            <w:r>
              <w:t> :</w:t>
            </w:r>
          </w:p>
          <w:p w:rsidR="00FE2E83" w:rsidRDefault="00FE2E83" w:rsidP="00656127">
            <w:pPr>
              <w:ind w:left="113" w:right="113"/>
              <w:jc w:val="left"/>
              <w:rPr>
                <w:b/>
              </w:rPr>
            </w:pPr>
          </w:p>
        </w:tc>
        <w:tc>
          <w:tcPr>
            <w:tcW w:w="288" w:type="pct"/>
            <w:textDirection w:val="btLr"/>
          </w:tcPr>
          <w:p w:rsidR="00FE2E83" w:rsidRDefault="00FE2E83" w:rsidP="00FE2E83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14</w:t>
            </w:r>
            <w:r>
              <w:t> :</w:t>
            </w:r>
          </w:p>
          <w:p w:rsidR="00FE2E83" w:rsidRDefault="00FE2E83" w:rsidP="00656127">
            <w:pPr>
              <w:ind w:left="113" w:right="113"/>
              <w:jc w:val="left"/>
              <w:rPr>
                <w:b/>
              </w:rPr>
            </w:pPr>
          </w:p>
        </w:tc>
        <w:tc>
          <w:tcPr>
            <w:tcW w:w="288" w:type="pct"/>
            <w:textDirection w:val="btLr"/>
          </w:tcPr>
          <w:p w:rsidR="00FE2E83" w:rsidRDefault="00FE2E83" w:rsidP="00656127">
            <w:pPr>
              <w:ind w:left="113" w:right="113"/>
              <w:jc w:val="left"/>
              <w:rPr>
                <w:b/>
              </w:rPr>
            </w:pPr>
            <w:r>
              <w:rPr>
                <w:b/>
              </w:rPr>
              <w:t>Total</w:t>
            </w:r>
          </w:p>
        </w:tc>
      </w:tr>
      <w:tr w:rsidR="00FE2E83" w:rsidTr="00FE2E83">
        <w:trPr>
          <w:trHeight w:val="1101"/>
        </w:trPr>
        <w:tc>
          <w:tcPr>
            <w:tcW w:w="682" w:type="pct"/>
            <w:vAlign w:val="center"/>
          </w:tcPr>
          <w:p w:rsidR="00FE2E83" w:rsidRDefault="00FE2E83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MAIRE Valentin</w:t>
            </w:r>
          </w:p>
          <w:p w:rsidR="00FE2E83" w:rsidRPr="00656127" w:rsidRDefault="00FE2E83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PASQUIER Samuel</w:t>
            </w: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</w:tr>
      <w:tr w:rsidR="00FE2E83" w:rsidTr="00FE2E83">
        <w:trPr>
          <w:trHeight w:val="1101"/>
        </w:trPr>
        <w:tc>
          <w:tcPr>
            <w:tcW w:w="682" w:type="pct"/>
            <w:vAlign w:val="center"/>
          </w:tcPr>
          <w:p w:rsidR="00FE2E83" w:rsidRDefault="00FE2E83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MASELLI Geoffroy</w:t>
            </w:r>
          </w:p>
          <w:p w:rsidR="00FE2E83" w:rsidRPr="00656127" w:rsidRDefault="00FE2E83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ULUSOY Hasan</w:t>
            </w: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</w:tr>
      <w:tr w:rsidR="00FE2E83" w:rsidTr="00FE2E83">
        <w:trPr>
          <w:trHeight w:val="1101"/>
        </w:trPr>
        <w:tc>
          <w:tcPr>
            <w:tcW w:w="682" w:type="pct"/>
            <w:vAlign w:val="center"/>
          </w:tcPr>
          <w:p w:rsidR="00FE2E83" w:rsidRPr="00656127" w:rsidRDefault="00FE2E83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MONTUSCHI Charles</w:t>
            </w: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</w:tr>
      <w:tr w:rsidR="00FE2E83" w:rsidTr="00FE2E83">
        <w:trPr>
          <w:trHeight w:val="1101"/>
        </w:trPr>
        <w:tc>
          <w:tcPr>
            <w:tcW w:w="682" w:type="pct"/>
            <w:vAlign w:val="center"/>
          </w:tcPr>
          <w:p w:rsidR="00FE2E83" w:rsidRDefault="00FE2E83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PICORE Remi</w:t>
            </w:r>
          </w:p>
          <w:p w:rsidR="00FE2E83" w:rsidRPr="00656127" w:rsidRDefault="00FE2E83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POUTRIEUX Alexis</w:t>
            </w: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</w:tr>
      <w:tr w:rsidR="00FE2E83" w:rsidTr="00FE2E83">
        <w:trPr>
          <w:trHeight w:val="1101"/>
        </w:trPr>
        <w:tc>
          <w:tcPr>
            <w:tcW w:w="682" w:type="pct"/>
            <w:vAlign w:val="center"/>
          </w:tcPr>
          <w:p w:rsidR="00FE2E83" w:rsidRDefault="00FE2E83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PEREGRINA Olivier</w:t>
            </w:r>
          </w:p>
          <w:p w:rsidR="00FE2E83" w:rsidRPr="00656127" w:rsidRDefault="00FE2E83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SAUCE Ludovic</w:t>
            </w: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</w:tr>
      <w:tr w:rsidR="00FE2E83" w:rsidTr="00FE2E83">
        <w:trPr>
          <w:trHeight w:val="1101"/>
        </w:trPr>
        <w:tc>
          <w:tcPr>
            <w:tcW w:w="682" w:type="pct"/>
            <w:vAlign w:val="center"/>
          </w:tcPr>
          <w:p w:rsidR="00FE2E83" w:rsidRDefault="00FE2E83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RAMAND Valentin</w:t>
            </w:r>
          </w:p>
          <w:p w:rsidR="00FE2E83" w:rsidRPr="00656127" w:rsidRDefault="00FE2E83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WALQUEVIS Guillaume</w:t>
            </w: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</w:tr>
      <w:tr w:rsidR="00D22C13" w:rsidTr="00FE2E83">
        <w:trPr>
          <w:trHeight w:val="1101"/>
        </w:trPr>
        <w:tc>
          <w:tcPr>
            <w:tcW w:w="682" w:type="pct"/>
            <w:vAlign w:val="center"/>
          </w:tcPr>
          <w:p w:rsidR="00D22C13" w:rsidRPr="00656127" w:rsidRDefault="00D22C13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bookmarkStart w:id="0" w:name="_GoBack"/>
            <w:bookmarkEnd w:id="0"/>
          </w:p>
        </w:tc>
        <w:tc>
          <w:tcPr>
            <w:tcW w:w="288" w:type="pct"/>
            <w:vAlign w:val="center"/>
          </w:tcPr>
          <w:p w:rsidR="00D22C13" w:rsidRDefault="00D22C1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D22C13" w:rsidRDefault="00D22C1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D22C13" w:rsidRDefault="00D22C1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D22C13" w:rsidRDefault="00D22C1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D22C13" w:rsidRDefault="00D22C1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D22C13" w:rsidRDefault="00D22C1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D22C13" w:rsidRDefault="00D22C1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D22C13" w:rsidRDefault="00D22C1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D22C13" w:rsidRDefault="00D22C13" w:rsidP="00656127">
            <w:pPr>
              <w:jc w:val="center"/>
            </w:pPr>
          </w:p>
        </w:tc>
        <w:tc>
          <w:tcPr>
            <w:tcW w:w="288" w:type="pct"/>
          </w:tcPr>
          <w:p w:rsidR="00D22C13" w:rsidRDefault="00D22C13" w:rsidP="00656127">
            <w:pPr>
              <w:jc w:val="center"/>
            </w:pPr>
          </w:p>
        </w:tc>
        <w:tc>
          <w:tcPr>
            <w:tcW w:w="288" w:type="pct"/>
          </w:tcPr>
          <w:p w:rsidR="00D22C13" w:rsidRDefault="00D22C13" w:rsidP="00656127">
            <w:pPr>
              <w:jc w:val="center"/>
            </w:pPr>
          </w:p>
        </w:tc>
        <w:tc>
          <w:tcPr>
            <w:tcW w:w="288" w:type="pct"/>
          </w:tcPr>
          <w:p w:rsidR="00D22C13" w:rsidRDefault="00D22C13" w:rsidP="00656127">
            <w:pPr>
              <w:jc w:val="center"/>
            </w:pPr>
          </w:p>
        </w:tc>
        <w:tc>
          <w:tcPr>
            <w:tcW w:w="288" w:type="pct"/>
          </w:tcPr>
          <w:p w:rsidR="00D22C13" w:rsidRDefault="00D22C13" w:rsidP="00656127">
            <w:pPr>
              <w:jc w:val="center"/>
            </w:pPr>
          </w:p>
        </w:tc>
        <w:tc>
          <w:tcPr>
            <w:tcW w:w="288" w:type="pct"/>
          </w:tcPr>
          <w:p w:rsidR="00D22C13" w:rsidRDefault="00D22C13" w:rsidP="00656127">
            <w:pPr>
              <w:jc w:val="center"/>
            </w:pPr>
          </w:p>
        </w:tc>
        <w:tc>
          <w:tcPr>
            <w:tcW w:w="288" w:type="pct"/>
          </w:tcPr>
          <w:p w:rsidR="00D22C13" w:rsidRDefault="00D22C13" w:rsidP="00656127">
            <w:pPr>
              <w:jc w:val="center"/>
            </w:pPr>
          </w:p>
        </w:tc>
      </w:tr>
    </w:tbl>
    <w:p w:rsidR="00056AAD" w:rsidRDefault="00056AAD" w:rsidP="00056AAD"/>
    <w:p w:rsidR="00056AAD" w:rsidRPr="00056AAD" w:rsidRDefault="00056AAD" w:rsidP="00056AAD"/>
    <w:sectPr w:rsidR="00056AAD" w:rsidRPr="00056AAD" w:rsidSect="00B303E7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530" w:right="1134" w:bottom="1418" w:left="851" w:header="568" w:footer="2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A8A" w:rsidRDefault="00871A8A" w:rsidP="00E5315F">
      <w:r>
        <w:separator/>
      </w:r>
    </w:p>
  </w:endnote>
  <w:endnote w:type="continuationSeparator" w:id="0">
    <w:p w:rsidR="00871A8A" w:rsidRDefault="00871A8A" w:rsidP="00E53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ecision">
    <w:altName w:val="Lucida Sans Unicode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dobe Caslon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chnical"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ADGJG+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5" w:type="pct"/>
      <w:tblInd w:w="-34" w:type="dxa"/>
      <w:tblLayout w:type="fixed"/>
      <w:tblLook w:val="04A0" w:firstRow="1" w:lastRow="0" w:firstColumn="1" w:lastColumn="0" w:noHBand="0" w:noVBand="1"/>
    </w:tblPr>
    <w:tblGrid>
      <w:gridCol w:w="6613"/>
      <w:gridCol w:w="252"/>
      <w:gridCol w:w="3302"/>
    </w:tblGrid>
    <w:tr w:rsidR="00026422" w:rsidTr="007F47FC">
      <w:tc>
        <w:tcPr>
          <w:tcW w:w="3251" w:type="pct"/>
          <w:shd w:val="clear" w:color="auto" w:fill="AAC838"/>
        </w:tcPr>
        <w:p w:rsidR="00026422" w:rsidRPr="00645B29" w:rsidRDefault="00026422" w:rsidP="007F47FC">
          <w:pPr>
            <w:pStyle w:val="Sansinterligne"/>
            <w:ind w:right="360"/>
            <w:rPr>
              <w:szCs w:val="5"/>
            </w:rPr>
          </w:pPr>
        </w:p>
      </w:tc>
      <w:tc>
        <w:tcPr>
          <w:tcW w:w="124" w:type="pct"/>
        </w:tcPr>
        <w:p w:rsidR="00026422" w:rsidRDefault="00026422" w:rsidP="007F47FC">
          <w:pPr>
            <w:pStyle w:val="Sansinterligne"/>
          </w:pPr>
        </w:p>
      </w:tc>
      <w:tc>
        <w:tcPr>
          <w:tcW w:w="1624" w:type="pct"/>
          <w:shd w:val="clear" w:color="auto" w:fill="7F7F7F" w:themeFill="text1" w:themeFillTint="80"/>
        </w:tcPr>
        <w:p w:rsidR="00026422" w:rsidRDefault="00026422" w:rsidP="007F47FC">
          <w:pPr>
            <w:pStyle w:val="Sansinterligne"/>
          </w:pPr>
        </w:p>
      </w:tc>
    </w:tr>
    <w:tr w:rsidR="00026422" w:rsidTr="007F47FC">
      <w:tc>
        <w:tcPr>
          <w:tcW w:w="3251" w:type="pct"/>
          <w:vAlign w:val="center"/>
        </w:tcPr>
        <w:p w:rsidR="00026422" w:rsidRPr="00B303E7" w:rsidRDefault="00FE2E83" w:rsidP="00056AAD">
          <w:pPr>
            <w:pStyle w:val="Pieddepage"/>
            <w:rPr>
              <w:color w:val="404040" w:themeColor="text1" w:themeTint="BF"/>
              <w:szCs w:val="24"/>
            </w:rPr>
          </w:pPr>
          <w:r>
            <w:rPr>
              <w:color w:val="404040" w:themeColor="text1" w:themeTint="BF"/>
              <w:szCs w:val="24"/>
            </w:rPr>
            <w:t xml:space="preserve">HTML et CSS sur </w:t>
          </w:r>
          <w:proofErr w:type="spellStart"/>
          <w:r>
            <w:rPr>
              <w:color w:val="404040" w:themeColor="text1" w:themeTint="BF"/>
              <w:szCs w:val="24"/>
            </w:rPr>
            <w:t>Raspberry</w:t>
          </w:r>
          <w:proofErr w:type="spellEnd"/>
          <w:r>
            <w:rPr>
              <w:color w:val="404040" w:themeColor="text1" w:themeTint="BF"/>
              <w:szCs w:val="24"/>
            </w:rPr>
            <w:t xml:space="preserve"> Pi</w:t>
          </w:r>
        </w:p>
      </w:tc>
      <w:tc>
        <w:tcPr>
          <w:tcW w:w="124" w:type="pct"/>
          <w:vAlign w:val="center"/>
        </w:tcPr>
        <w:p w:rsidR="00026422" w:rsidRDefault="00026422" w:rsidP="007F47FC">
          <w:pPr>
            <w:pStyle w:val="Pieddepage"/>
          </w:pPr>
        </w:p>
      </w:tc>
      <w:tc>
        <w:tcPr>
          <w:tcW w:w="1624" w:type="pct"/>
          <w:vAlign w:val="center"/>
        </w:tcPr>
        <w:p w:rsidR="00026422" w:rsidRDefault="00026422" w:rsidP="00541E3E">
          <w:pPr>
            <w:tabs>
              <w:tab w:val="left" w:pos="540"/>
            </w:tabs>
          </w:pPr>
          <w:r>
            <w:tab/>
          </w:r>
          <w:sdt>
            <w:sdtPr>
              <w:id w:val="250395305"/>
              <w:docPartObj>
                <w:docPartGallery w:val="Page Numbers (Top of Page)"/>
                <w:docPartUnique/>
              </w:docPartObj>
            </w:sdtPr>
            <w:sdtEndPr/>
            <w:sdtContent>
              <w:r>
                <w:t xml:space="preserve">Page </w:t>
              </w:r>
              <w:r w:rsidR="00324D20">
                <w:fldChar w:fldCharType="begin"/>
              </w:r>
              <w:r w:rsidR="00324D20">
                <w:instrText xml:space="preserve"> PAGE </w:instrText>
              </w:r>
              <w:r w:rsidR="00324D20">
                <w:fldChar w:fldCharType="separate"/>
              </w:r>
              <w:r w:rsidR="00D22C13">
                <w:rPr>
                  <w:noProof/>
                </w:rPr>
                <w:t>2</w:t>
              </w:r>
              <w:r w:rsidR="00324D20">
                <w:rPr>
                  <w:noProof/>
                </w:rPr>
                <w:fldChar w:fldCharType="end"/>
              </w:r>
              <w:r>
                <w:t xml:space="preserve"> sur </w:t>
              </w:r>
              <w:fldSimple w:instr=" NUMPAGES  ">
                <w:r w:rsidR="00D22C13">
                  <w:rPr>
                    <w:noProof/>
                  </w:rPr>
                  <w:t>2</w:t>
                </w:r>
              </w:fldSimple>
            </w:sdtContent>
          </w:sdt>
        </w:p>
        <w:p w:rsidR="00026422" w:rsidRDefault="00026422" w:rsidP="00B303E7">
          <w:pPr>
            <w:pStyle w:val="FooterRight"/>
            <w:tabs>
              <w:tab w:val="left" w:pos="2459"/>
            </w:tabs>
            <w:jc w:val="left"/>
          </w:pPr>
        </w:p>
      </w:tc>
    </w:tr>
  </w:tbl>
  <w:p w:rsidR="00026422" w:rsidRDefault="00026422" w:rsidP="00B303E7">
    <w:pPr>
      <w:pStyle w:val="Pieddepage"/>
      <w:tabs>
        <w:tab w:val="clear" w:pos="4536"/>
        <w:tab w:val="left" w:pos="388"/>
        <w:tab w:val="left" w:pos="993"/>
        <w:tab w:val="left" w:pos="6237"/>
        <w:tab w:val="left" w:pos="6663"/>
      </w:tabs>
    </w:pPr>
    <w:r>
      <w:rPr>
        <w:rStyle w:val="Numrodepage"/>
        <w:rFonts w:ascii="Arial Rounded MT Bold" w:hAnsi="Arial Rounded MT Bold"/>
        <w:b/>
        <w:vanish/>
      </w:rPr>
      <w:t>2</w:t>
    </w:r>
    <w:r>
      <w:rPr>
        <w:rStyle w:val="Numrodepage"/>
        <w:rFonts w:ascii="Arial Rounded MT Bold" w:hAnsi="Arial Rounded MT Bold"/>
        <w:b/>
      </w:rPr>
      <w:tab/>
    </w:r>
    <w:r>
      <w:rPr>
        <w:rFonts w:ascii="Arial Black" w:hAnsi="Arial Black"/>
      </w:rPr>
      <w:tab/>
    </w:r>
    <w:r>
      <w:rPr>
        <w:rFonts w:ascii="Arial Black" w:hAnsi="Arial Black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5" w:type="pct"/>
      <w:tblInd w:w="-34" w:type="dxa"/>
      <w:tblLayout w:type="fixed"/>
      <w:tblLook w:val="04A0" w:firstRow="1" w:lastRow="0" w:firstColumn="1" w:lastColumn="0" w:noHBand="0" w:noVBand="1"/>
    </w:tblPr>
    <w:tblGrid>
      <w:gridCol w:w="6613"/>
      <w:gridCol w:w="252"/>
      <w:gridCol w:w="3302"/>
    </w:tblGrid>
    <w:tr w:rsidR="00026422" w:rsidTr="007F47FC">
      <w:tc>
        <w:tcPr>
          <w:tcW w:w="3251" w:type="pct"/>
          <w:shd w:val="clear" w:color="auto" w:fill="AAC838"/>
        </w:tcPr>
        <w:p w:rsidR="00026422" w:rsidRPr="00645B29" w:rsidRDefault="00026422" w:rsidP="007F47FC">
          <w:pPr>
            <w:pStyle w:val="Sansinterligne"/>
            <w:ind w:right="360"/>
            <w:rPr>
              <w:szCs w:val="5"/>
            </w:rPr>
          </w:pPr>
        </w:p>
      </w:tc>
      <w:tc>
        <w:tcPr>
          <w:tcW w:w="124" w:type="pct"/>
        </w:tcPr>
        <w:p w:rsidR="00026422" w:rsidRDefault="00026422" w:rsidP="007F47FC">
          <w:pPr>
            <w:pStyle w:val="Sansinterligne"/>
          </w:pPr>
        </w:p>
      </w:tc>
      <w:tc>
        <w:tcPr>
          <w:tcW w:w="1624" w:type="pct"/>
          <w:shd w:val="clear" w:color="auto" w:fill="7F7F7F" w:themeFill="text1" w:themeFillTint="80"/>
        </w:tcPr>
        <w:p w:rsidR="00026422" w:rsidRDefault="00026422" w:rsidP="007F47FC">
          <w:pPr>
            <w:pStyle w:val="Sansinterligne"/>
          </w:pPr>
        </w:p>
      </w:tc>
    </w:tr>
    <w:tr w:rsidR="00026422" w:rsidTr="007F47FC">
      <w:tc>
        <w:tcPr>
          <w:tcW w:w="3251" w:type="pct"/>
          <w:vAlign w:val="center"/>
        </w:tcPr>
        <w:p w:rsidR="00026422" w:rsidRPr="00017592" w:rsidRDefault="00026422" w:rsidP="007F47FC">
          <w:pPr>
            <w:pStyle w:val="Pieddepage"/>
            <w:rPr>
              <w:color w:val="404040" w:themeColor="text1" w:themeTint="BF"/>
              <w:sz w:val="18"/>
              <w:szCs w:val="18"/>
            </w:rPr>
          </w:pPr>
        </w:p>
      </w:tc>
      <w:tc>
        <w:tcPr>
          <w:tcW w:w="124" w:type="pct"/>
          <w:vAlign w:val="center"/>
        </w:tcPr>
        <w:p w:rsidR="00026422" w:rsidRDefault="00026422" w:rsidP="007F47FC">
          <w:pPr>
            <w:pStyle w:val="Pieddepage"/>
          </w:pPr>
        </w:p>
      </w:tc>
      <w:tc>
        <w:tcPr>
          <w:tcW w:w="1624" w:type="pct"/>
          <w:vAlign w:val="center"/>
        </w:tcPr>
        <w:p w:rsidR="00026422" w:rsidRDefault="00026422" w:rsidP="007F47FC">
          <w:pPr>
            <w:pStyle w:val="FooterRight"/>
            <w:jc w:val="left"/>
          </w:pPr>
        </w:p>
      </w:tc>
    </w:tr>
  </w:tbl>
  <w:p w:rsidR="00026422" w:rsidRDefault="0002642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A8A" w:rsidRDefault="00871A8A" w:rsidP="00E5315F">
      <w:r>
        <w:separator/>
      </w:r>
    </w:p>
  </w:footnote>
  <w:footnote w:type="continuationSeparator" w:id="0">
    <w:p w:rsidR="00871A8A" w:rsidRDefault="00871A8A" w:rsidP="00E531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422" w:rsidRPr="00B303E7" w:rsidRDefault="00026422" w:rsidP="00B303E7">
    <w:pPr>
      <w:pStyle w:val="En-tte"/>
      <w:tabs>
        <w:tab w:val="clear" w:pos="4536"/>
        <w:tab w:val="clear" w:pos="9072"/>
      </w:tabs>
      <w:rPr>
        <w:rFonts w:ascii="Adobe Garamond Pro Bold" w:hAnsi="Adobe Garamond Pro Bold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23" w:type="pct"/>
      <w:tblInd w:w="-34" w:type="dxa"/>
      <w:tblLayout w:type="fixed"/>
      <w:tblLook w:val="04A0" w:firstRow="1" w:lastRow="0" w:firstColumn="1" w:lastColumn="0" w:noHBand="0" w:noVBand="1"/>
    </w:tblPr>
    <w:tblGrid>
      <w:gridCol w:w="6621"/>
      <w:gridCol w:w="255"/>
      <w:gridCol w:w="3308"/>
    </w:tblGrid>
    <w:tr w:rsidR="00026422" w:rsidTr="007F47FC">
      <w:tc>
        <w:tcPr>
          <w:tcW w:w="3251" w:type="pct"/>
          <w:shd w:val="clear" w:color="auto" w:fill="AAC838"/>
        </w:tcPr>
        <w:p w:rsidR="00026422" w:rsidRPr="001614DD" w:rsidRDefault="00026422" w:rsidP="007F47FC">
          <w:pPr>
            <w:pStyle w:val="Sansinterligne"/>
            <w:rPr>
              <w:szCs w:val="5"/>
            </w:rPr>
          </w:pPr>
        </w:p>
      </w:tc>
      <w:tc>
        <w:tcPr>
          <w:tcW w:w="125" w:type="pct"/>
        </w:tcPr>
        <w:p w:rsidR="00026422" w:rsidRDefault="00026422" w:rsidP="007F47FC">
          <w:pPr>
            <w:pStyle w:val="Sansinterligne"/>
          </w:pPr>
        </w:p>
      </w:tc>
      <w:tc>
        <w:tcPr>
          <w:tcW w:w="1624" w:type="pct"/>
          <w:shd w:val="clear" w:color="auto" w:fill="7F7F7F" w:themeFill="text1" w:themeFillTint="80"/>
        </w:tcPr>
        <w:p w:rsidR="00026422" w:rsidRDefault="00026422" w:rsidP="007F47FC">
          <w:pPr>
            <w:pStyle w:val="Sansinterligne"/>
          </w:pPr>
        </w:p>
      </w:tc>
    </w:tr>
  </w:tbl>
  <w:tbl>
    <w:tblPr>
      <w:tblStyle w:val="Grilledutableau"/>
      <w:tblW w:w="107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740"/>
    </w:tblGrid>
    <w:tr w:rsidR="00026422" w:rsidRPr="00667E55" w:rsidTr="007F47FC">
      <w:trPr>
        <w:trHeight w:val="1050"/>
      </w:trPr>
      <w:tc>
        <w:tcPr>
          <w:tcW w:w="10740" w:type="dxa"/>
          <w:vAlign w:val="center"/>
        </w:tcPr>
        <w:p w:rsidR="00026422" w:rsidRDefault="00026422" w:rsidP="007F47FC">
          <w:pPr>
            <w:jc w:val="center"/>
            <w:rPr>
              <w:rFonts w:ascii="Berlin Sans FB" w:hAnsi="Berlin Sans FB"/>
              <w:sz w:val="40"/>
            </w:rPr>
          </w:pPr>
          <w:r w:rsidRPr="003F6E8A">
            <w:rPr>
              <w:rFonts w:ascii="Berlin Sans FB" w:hAnsi="Berlin Sans FB"/>
              <w:noProof/>
              <w:sz w:val="40"/>
              <w:lang w:eastAsia="fr-FR"/>
            </w:rPr>
            <w:drawing>
              <wp:inline distT="0" distB="0" distL="0" distR="0">
                <wp:extent cx="1906438" cy="1115434"/>
                <wp:effectExtent l="19050" t="0" r="0" b="0"/>
                <wp:docPr id="14" name="Image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_sti2d.pn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2062"/>
                        <a:stretch/>
                      </pic:blipFill>
                      <pic:spPr bwMode="auto">
                        <a:xfrm>
                          <a:off x="0" y="0"/>
                          <a:ext cx="1905873" cy="111510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:rsidR="00026422" w:rsidRDefault="00026422" w:rsidP="007F47FC">
          <w:pPr>
            <w:jc w:val="center"/>
            <w:rPr>
              <w:rFonts w:ascii="Berlin Sans FB" w:hAnsi="Berlin Sans FB"/>
              <w:sz w:val="40"/>
            </w:rPr>
          </w:pPr>
          <w:r>
            <w:rPr>
              <w:rFonts w:ascii="Berlin Sans FB" w:hAnsi="Berlin Sans FB"/>
              <w:sz w:val="40"/>
            </w:rPr>
            <w:t>Lycée Raymond Poincaré</w:t>
          </w:r>
        </w:p>
        <w:p w:rsidR="00026422" w:rsidRPr="00667E55" w:rsidRDefault="00026422" w:rsidP="007F47FC">
          <w:pPr>
            <w:jc w:val="center"/>
            <w:rPr>
              <w:rFonts w:ascii="Berlin Sans FB" w:hAnsi="Berlin Sans FB"/>
              <w:sz w:val="40"/>
            </w:rPr>
          </w:pPr>
          <w:r>
            <w:rPr>
              <w:rFonts w:ascii="Berlin Sans FB" w:hAnsi="Berlin Sans FB"/>
              <w:sz w:val="40"/>
            </w:rPr>
            <w:t>Bar-le-Duc</w:t>
          </w:r>
        </w:p>
      </w:tc>
    </w:tr>
  </w:tbl>
  <w:p w:rsidR="00026422" w:rsidRDefault="00026422" w:rsidP="00B303E7">
    <w:pPr>
      <w:pStyle w:val="En-tte"/>
    </w:pPr>
  </w:p>
  <w:p w:rsidR="00026422" w:rsidRPr="00B303E7" w:rsidRDefault="00026422" w:rsidP="00B303E7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8.5pt;height:18.5pt" o:bullet="t">
        <v:imagedata r:id="rId1" o:title="nav_go"/>
      </v:shape>
    </w:pict>
  </w:numPicBullet>
  <w:abstractNum w:abstractNumId="0">
    <w:nsid w:val="FFFFFF83"/>
    <w:multiLevelType w:val="singleLevel"/>
    <w:tmpl w:val="EE1E86F8"/>
    <w:lvl w:ilvl="0">
      <w:start w:val="1"/>
      <w:numFmt w:val="bullet"/>
      <w:pStyle w:val="Listepuces2"/>
      <w:lvlText w:val="¡"/>
      <w:lvlJc w:val="left"/>
      <w:pPr>
        <w:ind w:left="720" w:hanging="360"/>
      </w:pPr>
      <w:rPr>
        <w:rFonts w:ascii="Wingdings 2" w:hAnsi="Wingdings 2" w:hint="default"/>
        <w:color w:val="595959" w:themeColor="text1" w:themeTint="A6"/>
      </w:rPr>
    </w:lvl>
  </w:abstractNum>
  <w:abstractNum w:abstractNumId="1">
    <w:nsid w:val="011C393A"/>
    <w:multiLevelType w:val="hybridMultilevel"/>
    <w:tmpl w:val="1B5E6A22"/>
    <w:lvl w:ilvl="0" w:tplc="FDF09042">
      <w:start w:val="1"/>
      <w:numFmt w:val="lowerLetter"/>
      <w:pStyle w:val="Question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854F6"/>
    <w:multiLevelType w:val="hybridMultilevel"/>
    <w:tmpl w:val="6F5EDC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BF31CA"/>
    <w:multiLevelType w:val="multilevel"/>
    <w:tmpl w:val="A0C06F6C"/>
    <w:lvl w:ilvl="0">
      <w:start w:val="1"/>
      <w:numFmt w:val="lowerLetter"/>
      <w:pStyle w:val="Questionsimple"/>
      <w:suff w:val="space"/>
      <w:lvlText w:val="(%1)"/>
      <w:lvlJc w:val="left"/>
      <w:pPr>
        <w:ind w:left="0" w:firstLine="0"/>
      </w:pPr>
      <w:rPr>
        <w:rFonts w:ascii="Precision" w:hAnsi="Precision" w:hint="default"/>
        <w:b/>
        <w:i w:val="0"/>
        <w:sz w:val="24"/>
      </w:rPr>
    </w:lvl>
    <w:lvl w:ilvl="1">
      <w:start w:val="1"/>
      <w:numFmt w:val="decimal"/>
      <w:suff w:val="space"/>
      <w:lvlText w:val="(%1.%2)"/>
      <w:lvlJc w:val="left"/>
      <w:pPr>
        <w:ind w:left="0" w:firstLine="0"/>
      </w:pPr>
      <w:rPr>
        <w:rFonts w:ascii="Precision" w:hAnsi="Precision" w:hint="default"/>
        <w:b/>
        <w:i w:val="0"/>
        <w:sz w:val="24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06081098"/>
    <w:multiLevelType w:val="hybridMultilevel"/>
    <w:tmpl w:val="739A51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9A7847"/>
    <w:multiLevelType w:val="hybridMultilevel"/>
    <w:tmpl w:val="EB3AB73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1D7B0B"/>
    <w:multiLevelType w:val="hybridMultilevel"/>
    <w:tmpl w:val="3AECBB7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2E6637"/>
    <w:multiLevelType w:val="hybridMultilevel"/>
    <w:tmpl w:val="3D9E5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807441"/>
    <w:multiLevelType w:val="hybridMultilevel"/>
    <w:tmpl w:val="4E44DFB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7A2F71"/>
    <w:multiLevelType w:val="hybridMultilevel"/>
    <w:tmpl w:val="7A0A381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6F78BD"/>
    <w:multiLevelType w:val="hybridMultilevel"/>
    <w:tmpl w:val="A05EBB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972D63"/>
    <w:multiLevelType w:val="hybridMultilevel"/>
    <w:tmpl w:val="C246852E"/>
    <w:lvl w:ilvl="0" w:tplc="040C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>
    <w:nsid w:val="2A93714E"/>
    <w:multiLevelType w:val="multilevel"/>
    <w:tmpl w:val="E80235EE"/>
    <w:lvl w:ilvl="0">
      <w:start w:val="1"/>
      <w:numFmt w:val="none"/>
      <w:pStyle w:val="Titre1"/>
      <w:suff w:val="space"/>
      <w:lvlText w:val="%1"/>
      <w:lvlJc w:val="left"/>
      <w:pPr>
        <w:ind w:left="0" w:firstLine="0"/>
      </w:pPr>
      <w:rPr>
        <w:rFonts w:ascii="Precision" w:hAnsi="Precision" w:hint="default"/>
        <w:b/>
        <w:i w:val="0"/>
        <w:sz w:val="24"/>
      </w:rPr>
    </w:lvl>
    <w:lvl w:ilvl="1">
      <w:start w:val="1"/>
      <w:numFmt w:val="decimal"/>
      <w:pStyle w:val="Titre2"/>
      <w:suff w:val="space"/>
      <w:lvlText w:val="%1%2."/>
      <w:lvlJc w:val="left"/>
      <w:pPr>
        <w:ind w:left="720" w:hanging="360"/>
      </w:pPr>
    </w:lvl>
    <w:lvl w:ilvl="2">
      <w:start w:val="1"/>
      <w:numFmt w:val="decimal"/>
      <w:pStyle w:val="Titre3"/>
      <w:suff w:val="space"/>
      <w:lvlText w:val="%2.%3."/>
      <w:lvlJc w:val="left"/>
      <w:pPr>
        <w:ind w:left="1080" w:hanging="360"/>
      </w:pPr>
    </w:lvl>
    <w:lvl w:ilvl="3">
      <w:start w:val="1"/>
      <w:numFmt w:val="decimal"/>
      <w:pStyle w:val="Titre4"/>
      <w:suff w:val="space"/>
      <w:lvlText w:val="%2.%3.%4."/>
      <w:lvlJc w:val="left"/>
      <w:pPr>
        <w:ind w:left="1440" w:hanging="360"/>
      </w:pPr>
    </w:lvl>
    <w:lvl w:ilvl="4">
      <w:start w:val="1"/>
      <w:numFmt w:val="decimal"/>
      <w:suff w:val="space"/>
      <w:lvlText w:val="(%5)"/>
      <w:lvlJc w:val="left"/>
      <w:pPr>
        <w:ind w:left="1814" w:hanging="113"/>
      </w:pPr>
      <w:rPr>
        <w:rFonts w:ascii="Precision" w:hAnsi="Precision" w:hint="default"/>
        <w:b/>
        <w:i w:val="0"/>
        <w:sz w:val="24"/>
      </w:rPr>
    </w:lvl>
    <w:lvl w:ilvl="5">
      <w:start w:val="1"/>
      <w:numFmt w:val="lowerLetter"/>
      <w:pStyle w:val="EXERCICES"/>
      <w:suff w:val="space"/>
      <w:lvlText w:val="(%6)"/>
      <w:lvlJc w:val="left"/>
      <w:pPr>
        <w:ind w:left="0" w:firstLine="0"/>
      </w:pPr>
      <w:rPr>
        <w:rFonts w:ascii="Precision" w:hAnsi="Precision" w:hint="default"/>
        <w:b/>
        <w:i w:val="0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B476B23"/>
    <w:multiLevelType w:val="hybridMultilevel"/>
    <w:tmpl w:val="C51AF32E"/>
    <w:lvl w:ilvl="0" w:tplc="2B3AD16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940658"/>
    <w:multiLevelType w:val="hybridMultilevel"/>
    <w:tmpl w:val="FE7EB8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5453D"/>
    <w:multiLevelType w:val="hybridMultilevel"/>
    <w:tmpl w:val="E1DA20A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36462B"/>
    <w:multiLevelType w:val="hybridMultilevel"/>
    <w:tmpl w:val="7EF0537A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5467942"/>
    <w:multiLevelType w:val="hybridMultilevel"/>
    <w:tmpl w:val="4696760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A86E0F"/>
    <w:multiLevelType w:val="hybridMultilevel"/>
    <w:tmpl w:val="F4A051FE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8E61A0"/>
    <w:multiLevelType w:val="hybridMultilevel"/>
    <w:tmpl w:val="18EEBAF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2E5E06"/>
    <w:multiLevelType w:val="hybridMultilevel"/>
    <w:tmpl w:val="C08657C6"/>
    <w:lvl w:ilvl="0" w:tplc="2B3AD16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F40ACC"/>
    <w:multiLevelType w:val="hybridMultilevel"/>
    <w:tmpl w:val="B7EC61CA"/>
    <w:lvl w:ilvl="0" w:tplc="0E82F938">
      <w:start w:val="1"/>
      <w:numFmt w:val="lowerLetter"/>
      <w:pStyle w:val="Titre5"/>
      <w:lvlText w:val="%1)"/>
      <w:lvlJc w:val="left"/>
      <w:pPr>
        <w:ind w:left="2421" w:hanging="360"/>
      </w:pPr>
    </w:lvl>
    <w:lvl w:ilvl="1" w:tplc="040C0019" w:tentative="1">
      <w:start w:val="1"/>
      <w:numFmt w:val="lowerLetter"/>
      <w:lvlText w:val="%2."/>
      <w:lvlJc w:val="left"/>
      <w:pPr>
        <w:ind w:left="3141" w:hanging="360"/>
      </w:pPr>
    </w:lvl>
    <w:lvl w:ilvl="2" w:tplc="040C001B" w:tentative="1">
      <w:start w:val="1"/>
      <w:numFmt w:val="lowerRoman"/>
      <w:lvlText w:val="%3."/>
      <w:lvlJc w:val="right"/>
      <w:pPr>
        <w:ind w:left="3861" w:hanging="180"/>
      </w:pPr>
    </w:lvl>
    <w:lvl w:ilvl="3" w:tplc="040C000F" w:tentative="1">
      <w:start w:val="1"/>
      <w:numFmt w:val="decimal"/>
      <w:lvlText w:val="%4."/>
      <w:lvlJc w:val="left"/>
      <w:pPr>
        <w:ind w:left="4581" w:hanging="360"/>
      </w:pPr>
    </w:lvl>
    <w:lvl w:ilvl="4" w:tplc="040C0019" w:tentative="1">
      <w:start w:val="1"/>
      <w:numFmt w:val="lowerLetter"/>
      <w:lvlText w:val="%5."/>
      <w:lvlJc w:val="left"/>
      <w:pPr>
        <w:ind w:left="5301" w:hanging="360"/>
      </w:pPr>
    </w:lvl>
    <w:lvl w:ilvl="5" w:tplc="040C001B" w:tentative="1">
      <w:start w:val="1"/>
      <w:numFmt w:val="lowerRoman"/>
      <w:lvlText w:val="%6."/>
      <w:lvlJc w:val="right"/>
      <w:pPr>
        <w:ind w:left="6021" w:hanging="180"/>
      </w:pPr>
    </w:lvl>
    <w:lvl w:ilvl="6" w:tplc="040C000F" w:tentative="1">
      <w:start w:val="1"/>
      <w:numFmt w:val="decimal"/>
      <w:lvlText w:val="%7."/>
      <w:lvlJc w:val="left"/>
      <w:pPr>
        <w:ind w:left="6741" w:hanging="360"/>
      </w:pPr>
    </w:lvl>
    <w:lvl w:ilvl="7" w:tplc="040C0019" w:tentative="1">
      <w:start w:val="1"/>
      <w:numFmt w:val="lowerLetter"/>
      <w:lvlText w:val="%8."/>
      <w:lvlJc w:val="left"/>
      <w:pPr>
        <w:ind w:left="7461" w:hanging="360"/>
      </w:pPr>
    </w:lvl>
    <w:lvl w:ilvl="8" w:tplc="040C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2">
    <w:nsid w:val="4D516431"/>
    <w:multiLevelType w:val="hybridMultilevel"/>
    <w:tmpl w:val="D96805E0"/>
    <w:lvl w:ilvl="0" w:tplc="2B3AD16E">
      <w:start w:val="1"/>
      <w:numFmt w:val="bullet"/>
      <w:lvlText w:val=""/>
      <w:lvlPicBulletId w:val="0"/>
      <w:lvlJc w:val="left"/>
      <w:pPr>
        <w:ind w:left="2421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>
    <w:nsid w:val="4DA273B5"/>
    <w:multiLevelType w:val="multilevel"/>
    <w:tmpl w:val="7A08E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71A39AB"/>
    <w:multiLevelType w:val="multilevel"/>
    <w:tmpl w:val="3B489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8905AF6"/>
    <w:multiLevelType w:val="hybridMultilevel"/>
    <w:tmpl w:val="BA98F140"/>
    <w:lvl w:ilvl="0" w:tplc="2B3AD16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047C1C"/>
    <w:multiLevelType w:val="hybridMultilevel"/>
    <w:tmpl w:val="24CAB9E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3639F4"/>
    <w:multiLevelType w:val="multilevel"/>
    <w:tmpl w:val="08B8D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5C2130B"/>
    <w:multiLevelType w:val="hybridMultilevel"/>
    <w:tmpl w:val="67E89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5E18E8"/>
    <w:multiLevelType w:val="hybridMultilevel"/>
    <w:tmpl w:val="4F0867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5157BD"/>
    <w:multiLevelType w:val="hybridMultilevel"/>
    <w:tmpl w:val="8B5A786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A1358E"/>
    <w:multiLevelType w:val="hybridMultilevel"/>
    <w:tmpl w:val="85B269A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8D0168"/>
    <w:multiLevelType w:val="hybridMultilevel"/>
    <w:tmpl w:val="4196989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2"/>
  </w:num>
  <w:num w:numId="4">
    <w:abstractNumId w:val="21"/>
  </w:num>
  <w:num w:numId="5">
    <w:abstractNumId w:val="3"/>
  </w:num>
  <w:num w:numId="6">
    <w:abstractNumId w:val="0"/>
  </w:num>
  <w:num w:numId="7">
    <w:abstractNumId w:val="28"/>
  </w:num>
  <w:num w:numId="8">
    <w:abstractNumId w:val="31"/>
  </w:num>
  <w:num w:numId="9">
    <w:abstractNumId w:val="10"/>
  </w:num>
  <w:num w:numId="10">
    <w:abstractNumId w:val="26"/>
  </w:num>
  <w:num w:numId="11">
    <w:abstractNumId w:val="29"/>
  </w:num>
  <w:num w:numId="12">
    <w:abstractNumId w:val="14"/>
  </w:num>
  <w:num w:numId="13">
    <w:abstractNumId w:val="4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22"/>
  </w:num>
  <w:num w:numId="17">
    <w:abstractNumId w:val="20"/>
  </w:num>
  <w:num w:numId="18">
    <w:abstractNumId w:val="25"/>
  </w:num>
  <w:num w:numId="19">
    <w:abstractNumId w:val="13"/>
  </w:num>
  <w:num w:numId="20">
    <w:abstractNumId w:val="30"/>
  </w:num>
  <w:num w:numId="21">
    <w:abstractNumId w:val="16"/>
  </w:num>
  <w:num w:numId="22">
    <w:abstractNumId w:val="6"/>
  </w:num>
  <w:num w:numId="23">
    <w:abstractNumId w:val="11"/>
  </w:num>
  <w:num w:numId="24">
    <w:abstractNumId w:val="17"/>
  </w:num>
  <w:num w:numId="25">
    <w:abstractNumId w:val="23"/>
  </w:num>
  <w:num w:numId="26">
    <w:abstractNumId w:val="27"/>
  </w:num>
  <w:num w:numId="27">
    <w:abstractNumId w:val="24"/>
  </w:num>
  <w:num w:numId="28">
    <w:abstractNumId w:val="5"/>
  </w:num>
  <w:num w:numId="29">
    <w:abstractNumId w:val="2"/>
  </w:num>
  <w:num w:numId="30">
    <w:abstractNumId w:val="32"/>
  </w:num>
  <w:num w:numId="31">
    <w:abstractNumId w:val="9"/>
  </w:num>
  <w:num w:numId="32">
    <w:abstractNumId w:val="8"/>
  </w:num>
  <w:num w:numId="33">
    <w:abstractNumId w:val="15"/>
  </w:num>
  <w:num w:numId="34">
    <w:abstractNumId w:val="7"/>
  </w:num>
  <w:num w:numId="35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6127"/>
    <w:rsid w:val="00000D61"/>
    <w:rsid w:val="00001414"/>
    <w:rsid w:val="00003FE0"/>
    <w:rsid w:val="00005278"/>
    <w:rsid w:val="00005CB9"/>
    <w:rsid w:val="000066F7"/>
    <w:rsid w:val="00016BC4"/>
    <w:rsid w:val="00021981"/>
    <w:rsid w:val="00026422"/>
    <w:rsid w:val="00026643"/>
    <w:rsid w:val="00026F38"/>
    <w:rsid w:val="00027A80"/>
    <w:rsid w:val="00030E7E"/>
    <w:rsid w:val="000331A7"/>
    <w:rsid w:val="000333EE"/>
    <w:rsid w:val="00034331"/>
    <w:rsid w:val="000349C1"/>
    <w:rsid w:val="000360B6"/>
    <w:rsid w:val="00037CA9"/>
    <w:rsid w:val="00040283"/>
    <w:rsid w:val="000403E2"/>
    <w:rsid w:val="00040FA0"/>
    <w:rsid w:val="0004340B"/>
    <w:rsid w:val="0004662A"/>
    <w:rsid w:val="00046E12"/>
    <w:rsid w:val="00053712"/>
    <w:rsid w:val="00054968"/>
    <w:rsid w:val="00055A40"/>
    <w:rsid w:val="00056746"/>
    <w:rsid w:val="00056AAD"/>
    <w:rsid w:val="00056F48"/>
    <w:rsid w:val="00057629"/>
    <w:rsid w:val="00057826"/>
    <w:rsid w:val="00057B78"/>
    <w:rsid w:val="0006197A"/>
    <w:rsid w:val="00062F0B"/>
    <w:rsid w:val="000630E6"/>
    <w:rsid w:val="00066E37"/>
    <w:rsid w:val="000671BC"/>
    <w:rsid w:val="00067462"/>
    <w:rsid w:val="00067995"/>
    <w:rsid w:val="000679B7"/>
    <w:rsid w:val="000727C4"/>
    <w:rsid w:val="00073C44"/>
    <w:rsid w:val="00081044"/>
    <w:rsid w:val="000816DA"/>
    <w:rsid w:val="000823E0"/>
    <w:rsid w:val="00085324"/>
    <w:rsid w:val="000939F1"/>
    <w:rsid w:val="000958B1"/>
    <w:rsid w:val="000963F7"/>
    <w:rsid w:val="00097CDB"/>
    <w:rsid w:val="00097F1B"/>
    <w:rsid w:val="00097FB4"/>
    <w:rsid w:val="000A0BE8"/>
    <w:rsid w:val="000A2378"/>
    <w:rsid w:val="000A2BC8"/>
    <w:rsid w:val="000A3B50"/>
    <w:rsid w:val="000A58D4"/>
    <w:rsid w:val="000A5FA0"/>
    <w:rsid w:val="000A682B"/>
    <w:rsid w:val="000A73A1"/>
    <w:rsid w:val="000A7F2B"/>
    <w:rsid w:val="000B20D0"/>
    <w:rsid w:val="000B534C"/>
    <w:rsid w:val="000B6341"/>
    <w:rsid w:val="000C32C3"/>
    <w:rsid w:val="000C3795"/>
    <w:rsid w:val="000C5596"/>
    <w:rsid w:val="000C725F"/>
    <w:rsid w:val="000D0504"/>
    <w:rsid w:val="000D4415"/>
    <w:rsid w:val="000D5E6D"/>
    <w:rsid w:val="000D7294"/>
    <w:rsid w:val="000D77FB"/>
    <w:rsid w:val="000E150E"/>
    <w:rsid w:val="000E1631"/>
    <w:rsid w:val="000E3BF3"/>
    <w:rsid w:val="000E6943"/>
    <w:rsid w:val="000E7385"/>
    <w:rsid w:val="000F05D6"/>
    <w:rsid w:val="000F0B35"/>
    <w:rsid w:val="000F1949"/>
    <w:rsid w:val="000F6CDC"/>
    <w:rsid w:val="0010227E"/>
    <w:rsid w:val="00104938"/>
    <w:rsid w:val="00112059"/>
    <w:rsid w:val="001137B0"/>
    <w:rsid w:val="0011472A"/>
    <w:rsid w:val="00115F3F"/>
    <w:rsid w:val="001179FE"/>
    <w:rsid w:val="00122B6E"/>
    <w:rsid w:val="00122FE6"/>
    <w:rsid w:val="00123CDE"/>
    <w:rsid w:val="00130E34"/>
    <w:rsid w:val="00130F19"/>
    <w:rsid w:val="00131356"/>
    <w:rsid w:val="00131BA9"/>
    <w:rsid w:val="00133AB4"/>
    <w:rsid w:val="001360A9"/>
    <w:rsid w:val="00136B2F"/>
    <w:rsid w:val="00137609"/>
    <w:rsid w:val="001403D4"/>
    <w:rsid w:val="00141400"/>
    <w:rsid w:val="00143CFC"/>
    <w:rsid w:val="00144101"/>
    <w:rsid w:val="001464E0"/>
    <w:rsid w:val="00146D93"/>
    <w:rsid w:val="00152181"/>
    <w:rsid w:val="0015301C"/>
    <w:rsid w:val="001532C9"/>
    <w:rsid w:val="00156D01"/>
    <w:rsid w:val="001579BC"/>
    <w:rsid w:val="00161268"/>
    <w:rsid w:val="001665E3"/>
    <w:rsid w:val="00166FFC"/>
    <w:rsid w:val="001674D5"/>
    <w:rsid w:val="00167969"/>
    <w:rsid w:val="00170F76"/>
    <w:rsid w:val="00173055"/>
    <w:rsid w:val="0017494B"/>
    <w:rsid w:val="0017495F"/>
    <w:rsid w:val="00175A47"/>
    <w:rsid w:val="00180AD9"/>
    <w:rsid w:val="0018256C"/>
    <w:rsid w:val="00183808"/>
    <w:rsid w:val="001848CE"/>
    <w:rsid w:val="001903FF"/>
    <w:rsid w:val="00190695"/>
    <w:rsid w:val="00190CFE"/>
    <w:rsid w:val="001A0111"/>
    <w:rsid w:val="001A3A54"/>
    <w:rsid w:val="001A3CE4"/>
    <w:rsid w:val="001A5EFA"/>
    <w:rsid w:val="001A6965"/>
    <w:rsid w:val="001A69C0"/>
    <w:rsid w:val="001A7FF2"/>
    <w:rsid w:val="001B0019"/>
    <w:rsid w:val="001B07D7"/>
    <w:rsid w:val="001B26E9"/>
    <w:rsid w:val="001B2891"/>
    <w:rsid w:val="001B290B"/>
    <w:rsid w:val="001B2C81"/>
    <w:rsid w:val="001B2D32"/>
    <w:rsid w:val="001B3A56"/>
    <w:rsid w:val="001B5174"/>
    <w:rsid w:val="001C0127"/>
    <w:rsid w:val="001C0CCD"/>
    <w:rsid w:val="001C208B"/>
    <w:rsid w:val="001C4821"/>
    <w:rsid w:val="001C7C10"/>
    <w:rsid w:val="001C7D3D"/>
    <w:rsid w:val="001D0639"/>
    <w:rsid w:val="001D1851"/>
    <w:rsid w:val="001D1F54"/>
    <w:rsid w:val="001D2239"/>
    <w:rsid w:val="001D43D3"/>
    <w:rsid w:val="001D4401"/>
    <w:rsid w:val="001D5FFB"/>
    <w:rsid w:val="001D660F"/>
    <w:rsid w:val="001D7CEC"/>
    <w:rsid w:val="001E00FC"/>
    <w:rsid w:val="001E08A5"/>
    <w:rsid w:val="001E2152"/>
    <w:rsid w:val="001E2423"/>
    <w:rsid w:val="001E35E3"/>
    <w:rsid w:val="001E4A2F"/>
    <w:rsid w:val="001E592E"/>
    <w:rsid w:val="001E659E"/>
    <w:rsid w:val="001E686B"/>
    <w:rsid w:val="001E763C"/>
    <w:rsid w:val="001F0B51"/>
    <w:rsid w:val="001F2554"/>
    <w:rsid w:val="001F278A"/>
    <w:rsid w:val="001F2A60"/>
    <w:rsid w:val="001F315A"/>
    <w:rsid w:val="001F458D"/>
    <w:rsid w:val="001F4C6A"/>
    <w:rsid w:val="001F66B6"/>
    <w:rsid w:val="001F7439"/>
    <w:rsid w:val="00200FAD"/>
    <w:rsid w:val="00210715"/>
    <w:rsid w:val="00214B43"/>
    <w:rsid w:val="00223479"/>
    <w:rsid w:val="002235EF"/>
    <w:rsid w:val="002245B3"/>
    <w:rsid w:val="002259B8"/>
    <w:rsid w:val="002321ED"/>
    <w:rsid w:val="0023549C"/>
    <w:rsid w:val="0023708A"/>
    <w:rsid w:val="00241317"/>
    <w:rsid w:val="00241F46"/>
    <w:rsid w:val="0024254F"/>
    <w:rsid w:val="00244F12"/>
    <w:rsid w:val="00245FCD"/>
    <w:rsid w:val="002473C2"/>
    <w:rsid w:val="00254080"/>
    <w:rsid w:val="00254720"/>
    <w:rsid w:val="00256F7D"/>
    <w:rsid w:val="00257EAE"/>
    <w:rsid w:val="00261062"/>
    <w:rsid w:val="00262E05"/>
    <w:rsid w:val="002650E6"/>
    <w:rsid w:val="00267D72"/>
    <w:rsid w:val="00267E77"/>
    <w:rsid w:val="00270CB4"/>
    <w:rsid w:val="00277ABA"/>
    <w:rsid w:val="002817CC"/>
    <w:rsid w:val="002854AB"/>
    <w:rsid w:val="002914C5"/>
    <w:rsid w:val="002939E4"/>
    <w:rsid w:val="00293EF0"/>
    <w:rsid w:val="00295AA5"/>
    <w:rsid w:val="002A04AA"/>
    <w:rsid w:val="002A1031"/>
    <w:rsid w:val="002A18DC"/>
    <w:rsid w:val="002A4AC0"/>
    <w:rsid w:val="002A6799"/>
    <w:rsid w:val="002A7841"/>
    <w:rsid w:val="002A78B1"/>
    <w:rsid w:val="002B0168"/>
    <w:rsid w:val="002B0980"/>
    <w:rsid w:val="002B7C7E"/>
    <w:rsid w:val="002C59D8"/>
    <w:rsid w:val="002C6167"/>
    <w:rsid w:val="002D1B57"/>
    <w:rsid w:val="002D3F73"/>
    <w:rsid w:val="002D6D8F"/>
    <w:rsid w:val="002D7996"/>
    <w:rsid w:val="002E36C6"/>
    <w:rsid w:val="002E42AB"/>
    <w:rsid w:val="002E7CC5"/>
    <w:rsid w:val="002F03BE"/>
    <w:rsid w:val="002F302B"/>
    <w:rsid w:val="002F34DD"/>
    <w:rsid w:val="00300854"/>
    <w:rsid w:val="00303494"/>
    <w:rsid w:val="003042FC"/>
    <w:rsid w:val="00305817"/>
    <w:rsid w:val="0031045C"/>
    <w:rsid w:val="0031086C"/>
    <w:rsid w:val="00310B11"/>
    <w:rsid w:val="00311552"/>
    <w:rsid w:val="00312231"/>
    <w:rsid w:val="00315AA0"/>
    <w:rsid w:val="00316803"/>
    <w:rsid w:val="00324D20"/>
    <w:rsid w:val="00326D6B"/>
    <w:rsid w:val="00331D51"/>
    <w:rsid w:val="0033539D"/>
    <w:rsid w:val="0034119D"/>
    <w:rsid w:val="00352CE0"/>
    <w:rsid w:val="0035383F"/>
    <w:rsid w:val="00356495"/>
    <w:rsid w:val="00361243"/>
    <w:rsid w:val="003617AC"/>
    <w:rsid w:val="0037019B"/>
    <w:rsid w:val="00371405"/>
    <w:rsid w:val="0037171B"/>
    <w:rsid w:val="00372298"/>
    <w:rsid w:val="0037384E"/>
    <w:rsid w:val="00380EB6"/>
    <w:rsid w:val="00380EFA"/>
    <w:rsid w:val="003814FD"/>
    <w:rsid w:val="003878F2"/>
    <w:rsid w:val="00387A20"/>
    <w:rsid w:val="0039263C"/>
    <w:rsid w:val="00392841"/>
    <w:rsid w:val="00392AC5"/>
    <w:rsid w:val="00393919"/>
    <w:rsid w:val="0039461A"/>
    <w:rsid w:val="003A145B"/>
    <w:rsid w:val="003A1DFA"/>
    <w:rsid w:val="003A2DF1"/>
    <w:rsid w:val="003A4BEF"/>
    <w:rsid w:val="003B2363"/>
    <w:rsid w:val="003B57AC"/>
    <w:rsid w:val="003B7779"/>
    <w:rsid w:val="003C28B5"/>
    <w:rsid w:val="003C3DA0"/>
    <w:rsid w:val="003C6915"/>
    <w:rsid w:val="003C69B6"/>
    <w:rsid w:val="003D3595"/>
    <w:rsid w:val="003D66CC"/>
    <w:rsid w:val="003D6ACE"/>
    <w:rsid w:val="003D7612"/>
    <w:rsid w:val="003E0599"/>
    <w:rsid w:val="003E12DF"/>
    <w:rsid w:val="003E2E0D"/>
    <w:rsid w:val="003E4C75"/>
    <w:rsid w:val="003E54D9"/>
    <w:rsid w:val="003E5574"/>
    <w:rsid w:val="003E5E79"/>
    <w:rsid w:val="003E6FB5"/>
    <w:rsid w:val="003F23A7"/>
    <w:rsid w:val="003F2612"/>
    <w:rsid w:val="004016F6"/>
    <w:rsid w:val="00405501"/>
    <w:rsid w:val="00407DB7"/>
    <w:rsid w:val="0041111B"/>
    <w:rsid w:val="0041184D"/>
    <w:rsid w:val="00412155"/>
    <w:rsid w:val="00412E00"/>
    <w:rsid w:val="00413D3B"/>
    <w:rsid w:val="00414386"/>
    <w:rsid w:val="00415E54"/>
    <w:rsid w:val="00416F9E"/>
    <w:rsid w:val="00420E76"/>
    <w:rsid w:val="00423645"/>
    <w:rsid w:val="004237D4"/>
    <w:rsid w:val="00424878"/>
    <w:rsid w:val="00424E0A"/>
    <w:rsid w:val="00426077"/>
    <w:rsid w:val="00430967"/>
    <w:rsid w:val="004309F1"/>
    <w:rsid w:val="004315BE"/>
    <w:rsid w:val="00431646"/>
    <w:rsid w:val="00431CAF"/>
    <w:rsid w:val="0043202D"/>
    <w:rsid w:val="00434450"/>
    <w:rsid w:val="0043606B"/>
    <w:rsid w:val="00436F45"/>
    <w:rsid w:val="004375C0"/>
    <w:rsid w:val="00441BDD"/>
    <w:rsid w:val="00442AAD"/>
    <w:rsid w:val="00442BC5"/>
    <w:rsid w:val="004454DA"/>
    <w:rsid w:val="00446A60"/>
    <w:rsid w:val="00452806"/>
    <w:rsid w:val="00453F5B"/>
    <w:rsid w:val="004546A8"/>
    <w:rsid w:val="00454B8B"/>
    <w:rsid w:val="00456757"/>
    <w:rsid w:val="0046098A"/>
    <w:rsid w:val="00461AD9"/>
    <w:rsid w:val="00462861"/>
    <w:rsid w:val="0046313F"/>
    <w:rsid w:val="00463310"/>
    <w:rsid w:val="00470763"/>
    <w:rsid w:val="004734E3"/>
    <w:rsid w:val="00474553"/>
    <w:rsid w:val="00474A31"/>
    <w:rsid w:val="00476627"/>
    <w:rsid w:val="00482D63"/>
    <w:rsid w:val="004864EE"/>
    <w:rsid w:val="00486643"/>
    <w:rsid w:val="0048744F"/>
    <w:rsid w:val="00490EC3"/>
    <w:rsid w:val="004939EB"/>
    <w:rsid w:val="004959D4"/>
    <w:rsid w:val="004959FE"/>
    <w:rsid w:val="00496098"/>
    <w:rsid w:val="0049705D"/>
    <w:rsid w:val="004A1D17"/>
    <w:rsid w:val="004A230D"/>
    <w:rsid w:val="004A4839"/>
    <w:rsid w:val="004A7FE8"/>
    <w:rsid w:val="004B0CAF"/>
    <w:rsid w:val="004B35B2"/>
    <w:rsid w:val="004B45A9"/>
    <w:rsid w:val="004B619F"/>
    <w:rsid w:val="004C35F8"/>
    <w:rsid w:val="004C390C"/>
    <w:rsid w:val="004C3C1E"/>
    <w:rsid w:val="004D2ACC"/>
    <w:rsid w:val="004D3364"/>
    <w:rsid w:val="004D3987"/>
    <w:rsid w:val="004D3BD3"/>
    <w:rsid w:val="004D44DF"/>
    <w:rsid w:val="004D599F"/>
    <w:rsid w:val="004D5C99"/>
    <w:rsid w:val="004D67B2"/>
    <w:rsid w:val="004D7B71"/>
    <w:rsid w:val="004E00A6"/>
    <w:rsid w:val="004E4310"/>
    <w:rsid w:val="004E486F"/>
    <w:rsid w:val="004E4B7B"/>
    <w:rsid w:val="004E4FBD"/>
    <w:rsid w:val="004E50C0"/>
    <w:rsid w:val="004E5C5B"/>
    <w:rsid w:val="004E6DE5"/>
    <w:rsid w:val="004E73B9"/>
    <w:rsid w:val="004F0519"/>
    <w:rsid w:val="004F1DF0"/>
    <w:rsid w:val="004F524C"/>
    <w:rsid w:val="004F536A"/>
    <w:rsid w:val="004F61D6"/>
    <w:rsid w:val="005036E4"/>
    <w:rsid w:val="0050502B"/>
    <w:rsid w:val="00505165"/>
    <w:rsid w:val="00505476"/>
    <w:rsid w:val="00506132"/>
    <w:rsid w:val="0051146D"/>
    <w:rsid w:val="00511FFB"/>
    <w:rsid w:val="00512F69"/>
    <w:rsid w:val="00514400"/>
    <w:rsid w:val="00515C3F"/>
    <w:rsid w:val="00521736"/>
    <w:rsid w:val="00525050"/>
    <w:rsid w:val="00526CA4"/>
    <w:rsid w:val="005317E7"/>
    <w:rsid w:val="00532E32"/>
    <w:rsid w:val="00533157"/>
    <w:rsid w:val="00534363"/>
    <w:rsid w:val="005350D4"/>
    <w:rsid w:val="00540593"/>
    <w:rsid w:val="00541013"/>
    <w:rsid w:val="00541E3E"/>
    <w:rsid w:val="005445D6"/>
    <w:rsid w:val="00545640"/>
    <w:rsid w:val="00545862"/>
    <w:rsid w:val="005541D5"/>
    <w:rsid w:val="00554409"/>
    <w:rsid w:val="00554CCB"/>
    <w:rsid w:val="00557002"/>
    <w:rsid w:val="005579D2"/>
    <w:rsid w:val="005603D3"/>
    <w:rsid w:val="005625ED"/>
    <w:rsid w:val="005635FA"/>
    <w:rsid w:val="00565F7C"/>
    <w:rsid w:val="00570228"/>
    <w:rsid w:val="005714C4"/>
    <w:rsid w:val="00571F0A"/>
    <w:rsid w:val="005738E9"/>
    <w:rsid w:val="00573D43"/>
    <w:rsid w:val="00581EA2"/>
    <w:rsid w:val="00584605"/>
    <w:rsid w:val="0058511F"/>
    <w:rsid w:val="00590C5A"/>
    <w:rsid w:val="00591BAB"/>
    <w:rsid w:val="00591BF4"/>
    <w:rsid w:val="00592767"/>
    <w:rsid w:val="005934DD"/>
    <w:rsid w:val="00593D35"/>
    <w:rsid w:val="00594D11"/>
    <w:rsid w:val="00595B00"/>
    <w:rsid w:val="005962DD"/>
    <w:rsid w:val="0059761F"/>
    <w:rsid w:val="00597B0D"/>
    <w:rsid w:val="00597BBF"/>
    <w:rsid w:val="005A1AF2"/>
    <w:rsid w:val="005A2C93"/>
    <w:rsid w:val="005A63E8"/>
    <w:rsid w:val="005B12CC"/>
    <w:rsid w:val="005B241F"/>
    <w:rsid w:val="005B2BB0"/>
    <w:rsid w:val="005B4683"/>
    <w:rsid w:val="005B7EF4"/>
    <w:rsid w:val="005C23F1"/>
    <w:rsid w:val="005C3D71"/>
    <w:rsid w:val="005C74D5"/>
    <w:rsid w:val="005D0F08"/>
    <w:rsid w:val="005D2784"/>
    <w:rsid w:val="005D4534"/>
    <w:rsid w:val="005D5456"/>
    <w:rsid w:val="005E2706"/>
    <w:rsid w:val="005E2B84"/>
    <w:rsid w:val="005E31DC"/>
    <w:rsid w:val="005E45F3"/>
    <w:rsid w:val="005E5472"/>
    <w:rsid w:val="005F186D"/>
    <w:rsid w:val="005F5237"/>
    <w:rsid w:val="005F70F5"/>
    <w:rsid w:val="00602DBD"/>
    <w:rsid w:val="006033E0"/>
    <w:rsid w:val="0060514D"/>
    <w:rsid w:val="00605BC9"/>
    <w:rsid w:val="00606E60"/>
    <w:rsid w:val="00610394"/>
    <w:rsid w:val="00610B10"/>
    <w:rsid w:val="00613FBC"/>
    <w:rsid w:val="0061546E"/>
    <w:rsid w:val="00620EF8"/>
    <w:rsid w:val="0062273B"/>
    <w:rsid w:val="0062304B"/>
    <w:rsid w:val="006246E9"/>
    <w:rsid w:val="00633874"/>
    <w:rsid w:val="00635D04"/>
    <w:rsid w:val="006405C6"/>
    <w:rsid w:val="00640F3B"/>
    <w:rsid w:val="00641EB4"/>
    <w:rsid w:val="00642B7E"/>
    <w:rsid w:val="006504D0"/>
    <w:rsid w:val="00654004"/>
    <w:rsid w:val="00656127"/>
    <w:rsid w:val="00656D14"/>
    <w:rsid w:val="00660737"/>
    <w:rsid w:val="00660807"/>
    <w:rsid w:val="00662B58"/>
    <w:rsid w:val="00663D4D"/>
    <w:rsid w:val="00663E38"/>
    <w:rsid w:val="006648B2"/>
    <w:rsid w:val="006674C5"/>
    <w:rsid w:val="006712A2"/>
    <w:rsid w:val="006717FB"/>
    <w:rsid w:val="006734D7"/>
    <w:rsid w:val="00673577"/>
    <w:rsid w:val="0067424E"/>
    <w:rsid w:val="006747E4"/>
    <w:rsid w:val="006763F0"/>
    <w:rsid w:val="00680657"/>
    <w:rsid w:val="006852F7"/>
    <w:rsid w:val="00685795"/>
    <w:rsid w:val="00686897"/>
    <w:rsid w:val="00693D8A"/>
    <w:rsid w:val="00694F57"/>
    <w:rsid w:val="00697629"/>
    <w:rsid w:val="006A0051"/>
    <w:rsid w:val="006A0DE1"/>
    <w:rsid w:val="006A584D"/>
    <w:rsid w:val="006B0B84"/>
    <w:rsid w:val="006B1559"/>
    <w:rsid w:val="006B28F1"/>
    <w:rsid w:val="006C4869"/>
    <w:rsid w:val="006C4A59"/>
    <w:rsid w:val="006C636A"/>
    <w:rsid w:val="006D5F57"/>
    <w:rsid w:val="006D6021"/>
    <w:rsid w:val="006D6033"/>
    <w:rsid w:val="006D6039"/>
    <w:rsid w:val="006D69A0"/>
    <w:rsid w:val="006E3822"/>
    <w:rsid w:val="006E41EF"/>
    <w:rsid w:val="006E5849"/>
    <w:rsid w:val="006F3F13"/>
    <w:rsid w:val="006F5562"/>
    <w:rsid w:val="006F7DE3"/>
    <w:rsid w:val="00700DAB"/>
    <w:rsid w:val="00701999"/>
    <w:rsid w:val="0070659C"/>
    <w:rsid w:val="00706E83"/>
    <w:rsid w:val="00707ECB"/>
    <w:rsid w:val="00710044"/>
    <w:rsid w:val="007123D6"/>
    <w:rsid w:val="007170B9"/>
    <w:rsid w:val="00717862"/>
    <w:rsid w:val="00722767"/>
    <w:rsid w:val="007246C4"/>
    <w:rsid w:val="007248C4"/>
    <w:rsid w:val="007248C6"/>
    <w:rsid w:val="00724C1F"/>
    <w:rsid w:val="00726D66"/>
    <w:rsid w:val="00737061"/>
    <w:rsid w:val="00747C34"/>
    <w:rsid w:val="00750F6B"/>
    <w:rsid w:val="00755B47"/>
    <w:rsid w:val="00756119"/>
    <w:rsid w:val="00757C1F"/>
    <w:rsid w:val="00762EF2"/>
    <w:rsid w:val="007634D6"/>
    <w:rsid w:val="00764275"/>
    <w:rsid w:val="00764BA2"/>
    <w:rsid w:val="00765A14"/>
    <w:rsid w:val="007673EF"/>
    <w:rsid w:val="00770809"/>
    <w:rsid w:val="00775B98"/>
    <w:rsid w:val="00775EE6"/>
    <w:rsid w:val="00776517"/>
    <w:rsid w:val="00782AD9"/>
    <w:rsid w:val="00787481"/>
    <w:rsid w:val="0079219F"/>
    <w:rsid w:val="00792FAE"/>
    <w:rsid w:val="00793D83"/>
    <w:rsid w:val="00795605"/>
    <w:rsid w:val="007956DD"/>
    <w:rsid w:val="00795809"/>
    <w:rsid w:val="007A138C"/>
    <w:rsid w:val="007A1D46"/>
    <w:rsid w:val="007A224E"/>
    <w:rsid w:val="007A2D0B"/>
    <w:rsid w:val="007A5220"/>
    <w:rsid w:val="007B3BEB"/>
    <w:rsid w:val="007B3C6B"/>
    <w:rsid w:val="007B49B0"/>
    <w:rsid w:val="007B49DC"/>
    <w:rsid w:val="007B54BE"/>
    <w:rsid w:val="007C0AE8"/>
    <w:rsid w:val="007C1222"/>
    <w:rsid w:val="007D0562"/>
    <w:rsid w:val="007D0C53"/>
    <w:rsid w:val="007D3AD8"/>
    <w:rsid w:val="007D4595"/>
    <w:rsid w:val="007D4952"/>
    <w:rsid w:val="007D5162"/>
    <w:rsid w:val="007D7FBC"/>
    <w:rsid w:val="007E0302"/>
    <w:rsid w:val="007E1160"/>
    <w:rsid w:val="007E18C1"/>
    <w:rsid w:val="007E1AA0"/>
    <w:rsid w:val="007E4C6F"/>
    <w:rsid w:val="007E6664"/>
    <w:rsid w:val="007F2729"/>
    <w:rsid w:val="007F33C9"/>
    <w:rsid w:val="007F47FC"/>
    <w:rsid w:val="007F4855"/>
    <w:rsid w:val="007F53BF"/>
    <w:rsid w:val="007F638C"/>
    <w:rsid w:val="007F6AA9"/>
    <w:rsid w:val="007F7335"/>
    <w:rsid w:val="007F7E35"/>
    <w:rsid w:val="008016FF"/>
    <w:rsid w:val="008020E6"/>
    <w:rsid w:val="0080280B"/>
    <w:rsid w:val="008048C2"/>
    <w:rsid w:val="00804D10"/>
    <w:rsid w:val="00807919"/>
    <w:rsid w:val="00810157"/>
    <w:rsid w:val="00812DB4"/>
    <w:rsid w:val="00814C68"/>
    <w:rsid w:val="0081742F"/>
    <w:rsid w:val="0081767E"/>
    <w:rsid w:val="00817B88"/>
    <w:rsid w:val="00817FAD"/>
    <w:rsid w:val="0082056A"/>
    <w:rsid w:val="00822417"/>
    <w:rsid w:val="00825CA8"/>
    <w:rsid w:val="00826EA0"/>
    <w:rsid w:val="00830DEC"/>
    <w:rsid w:val="008314E3"/>
    <w:rsid w:val="008320B9"/>
    <w:rsid w:val="00833299"/>
    <w:rsid w:val="008360AF"/>
    <w:rsid w:val="00840D5C"/>
    <w:rsid w:val="00842076"/>
    <w:rsid w:val="00843E45"/>
    <w:rsid w:val="00843E53"/>
    <w:rsid w:val="00844CF2"/>
    <w:rsid w:val="00845056"/>
    <w:rsid w:val="00845270"/>
    <w:rsid w:val="008460C8"/>
    <w:rsid w:val="00846F31"/>
    <w:rsid w:val="00847052"/>
    <w:rsid w:val="008507DE"/>
    <w:rsid w:val="0085426E"/>
    <w:rsid w:val="00854419"/>
    <w:rsid w:val="00854DCA"/>
    <w:rsid w:val="008567CE"/>
    <w:rsid w:val="00857685"/>
    <w:rsid w:val="00861B3B"/>
    <w:rsid w:val="00863D1A"/>
    <w:rsid w:val="0086448E"/>
    <w:rsid w:val="00864D60"/>
    <w:rsid w:val="00866062"/>
    <w:rsid w:val="00866279"/>
    <w:rsid w:val="00871A8A"/>
    <w:rsid w:val="00872084"/>
    <w:rsid w:val="008749FC"/>
    <w:rsid w:val="00875003"/>
    <w:rsid w:val="00875F1F"/>
    <w:rsid w:val="0087704B"/>
    <w:rsid w:val="00877C8B"/>
    <w:rsid w:val="00884F9D"/>
    <w:rsid w:val="0088716D"/>
    <w:rsid w:val="008921DC"/>
    <w:rsid w:val="00894A0A"/>
    <w:rsid w:val="00894BEA"/>
    <w:rsid w:val="008950F2"/>
    <w:rsid w:val="0089516A"/>
    <w:rsid w:val="0089577E"/>
    <w:rsid w:val="00895F38"/>
    <w:rsid w:val="008A02F9"/>
    <w:rsid w:val="008A385B"/>
    <w:rsid w:val="008A3BC0"/>
    <w:rsid w:val="008A5216"/>
    <w:rsid w:val="008A53A3"/>
    <w:rsid w:val="008B0F89"/>
    <w:rsid w:val="008B1EAA"/>
    <w:rsid w:val="008B713E"/>
    <w:rsid w:val="008B7269"/>
    <w:rsid w:val="008B7E66"/>
    <w:rsid w:val="008C1658"/>
    <w:rsid w:val="008C1E75"/>
    <w:rsid w:val="008C1FCA"/>
    <w:rsid w:val="008C2C24"/>
    <w:rsid w:val="008C599E"/>
    <w:rsid w:val="008C7390"/>
    <w:rsid w:val="008C7BB8"/>
    <w:rsid w:val="008D02B7"/>
    <w:rsid w:val="008D11B2"/>
    <w:rsid w:val="008D1411"/>
    <w:rsid w:val="008D3DC5"/>
    <w:rsid w:val="008D4B9C"/>
    <w:rsid w:val="008D562B"/>
    <w:rsid w:val="008D657E"/>
    <w:rsid w:val="008D774B"/>
    <w:rsid w:val="008E0ABC"/>
    <w:rsid w:val="008E1A2A"/>
    <w:rsid w:val="008E4013"/>
    <w:rsid w:val="008E5B5B"/>
    <w:rsid w:val="008F0093"/>
    <w:rsid w:val="008F33D0"/>
    <w:rsid w:val="008F4E5B"/>
    <w:rsid w:val="008F4F34"/>
    <w:rsid w:val="00904280"/>
    <w:rsid w:val="0090458A"/>
    <w:rsid w:val="009075E3"/>
    <w:rsid w:val="00913DDF"/>
    <w:rsid w:val="00915465"/>
    <w:rsid w:val="0091582E"/>
    <w:rsid w:val="00916D0B"/>
    <w:rsid w:val="00921ED1"/>
    <w:rsid w:val="00922108"/>
    <w:rsid w:val="00930A4A"/>
    <w:rsid w:val="00931470"/>
    <w:rsid w:val="00935213"/>
    <w:rsid w:val="00936007"/>
    <w:rsid w:val="00936013"/>
    <w:rsid w:val="00937D11"/>
    <w:rsid w:val="009403B9"/>
    <w:rsid w:val="009410AF"/>
    <w:rsid w:val="009537B8"/>
    <w:rsid w:val="009554D2"/>
    <w:rsid w:val="00962A56"/>
    <w:rsid w:val="00963778"/>
    <w:rsid w:val="00964E91"/>
    <w:rsid w:val="009651B5"/>
    <w:rsid w:val="009673B1"/>
    <w:rsid w:val="00970853"/>
    <w:rsid w:val="0097096D"/>
    <w:rsid w:val="00972910"/>
    <w:rsid w:val="009754A0"/>
    <w:rsid w:val="00980C33"/>
    <w:rsid w:val="00981952"/>
    <w:rsid w:val="0098552E"/>
    <w:rsid w:val="009870DB"/>
    <w:rsid w:val="00990131"/>
    <w:rsid w:val="00992E87"/>
    <w:rsid w:val="00994607"/>
    <w:rsid w:val="00995BCD"/>
    <w:rsid w:val="009960D4"/>
    <w:rsid w:val="009971C5"/>
    <w:rsid w:val="009A05C4"/>
    <w:rsid w:val="009A0832"/>
    <w:rsid w:val="009A09A1"/>
    <w:rsid w:val="009A4550"/>
    <w:rsid w:val="009B14ED"/>
    <w:rsid w:val="009B29DD"/>
    <w:rsid w:val="009B3024"/>
    <w:rsid w:val="009B3715"/>
    <w:rsid w:val="009C0072"/>
    <w:rsid w:val="009C025E"/>
    <w:rsid w:val="009C1CDB"/>
    <w:rsid w:val="009C2A90"/>
    <w:rsid w:val="009C2E74"/>
    <w:rsid w:val="009C3DC8"/>
    <w:rsid w:val="009C64EE"/>
    <w:rsid w:val="009C75F2"/>
    <w:rsid w:val="009C780C"/>
    <w:rsid w:val="009D0DDB"/>
    <w:rsid w:val="009D1E15"/>
    <w:rsid w:val="009D1E9D"/>
    <w:rsid w:val="009D734A"/>
    <w:rsid w:val="009E0BF8"/>
    <w:rsid w:val="009E1BF5"/>
    <w:rsid w:val="009E3470"/>
    <w:rsid w:val="009E4032"/>
    <w:rsid w:val="009E58F2"/>
    <w:rsid w:val="009F1A15"/>
    <w:rsid w:val="009F3CA4"/>
    <w:rsid w:val="009F3D44"/>
    <w:rsid w:val="009F4D29"/>
    <w:rsid w:val="00A0170F"/>
    <w:rsid w:val="00A018E2"/>
    <w:rsid w:val="00A02F88"/>
    <w:rsid w:val="00A030AC"/>
    <w:rsid w:val="00A04094"/>
    <w:rsid w:val="00A06A15"/>
    <w:rsid w:val="00A07F08"/>
    <w:rsid w:val="00A127B5"/>
    <w:rsid w:val="00A16024"/>
    <w:rsid w:val="00A16586"/>
    <w:rsid w:val="00A16B20"/>
    <w:rsid w:val="00A17329"/>
    <w:rsid w:val="00A17933"/>
    <w:rsid w:val="00A17E7A"/>
    <w:rsid w:val="00A20F27"/>
    <w:rsid w:val="00A22C7B"/>
    <w:rsid w:val="00A23AB2"/>
    <w:rsid w:val="00A24544"/>
    <w:rsid w:val="00A24B6F"/>
    <w:rsid w:val="00A25DE0"/>
    <w:rsid w:val="00A261CB"/>
    <w:rsid w:val="00A341CA"/>
    <w:rsid w:val="00A36040"/>
    <w:rsid w:val="00A36703"/>
    <w:rsid w:val="00A3739E"/>
    <w:rsid w:val="00A40CD7"/>
    <w:rsid w:val="00A434B6"/>
    <w:rsid w:val="00A444FD"/>
    <w:rsid w:val="00A45F11"/>
    <w:rsid w:val="00A46F4C"/>
    <w:rsid w:val="00A51D28"/>
    <w:rsid w:val="00A67F43"/>
    <w:rsid w:val="00A711F8"/>
    <w:rsid w:val="00A76413"/>
    <w:rsid w:val="00A82782"/>
    <w:rsid w:val="00A84EE2"/>
    <w:rsid w:val="00A86F9A"/>
    <w:rsid w:val="00A90CA9"/>
    <w:rsid w:val="00AA1773"/>
    <w:rsid w:val="00AA32BD"/>
    <w:rsid w:val="00AA5CC4"/>
    <w:rsid w:val="00AB0903"/>
    <w:rsid w:val="00AB23D3"/>
    <w:rsid w:val="00AB4986"/>
    <w:rsid w:val="00AC1188"/>
    <w:rsid w:val="00AC21B2"/>
    <w:rsid w:val="00AC3229"/>
    <w:rsid w:val="00AC49AF"/>
    <w:rsid w:val="00AC5B14"/>
    <w:rsid w:val="00AC5E43"/>
    <w:rsid w:val="00AC70FE"/>
    <w:rsid w:val="00AC7AC5"/>
    <w:rsid w:val="00AC7B75"/>
    <w:rsid w:val="00AD03CB"/>
    <w:rsid w:val="00AD064B"/>
    <w:rsid w:val="00AD15DF"/>
    <w:rsid w:val="00AD1CB5"/>
    <w:rsid w:val="00AD20FA"/>
    <w:rsid w:val="00AD266C"/>
    <w:rsid w:val="00AD5321"/>
    <w:rsid w:val="00AD5714"/>
    <w:rsid w:val="00AD73F5"/>
    <w:rsid w:val="00AE262A"/>
    <w:rsid w:val="00AE5926"/>
    <w:rsid w:val="00AF4162"/>
    <w:rsid w:val="00AF4D32"/>
    <w:rsid w:val="00AF6538"/>
    <w:rsid w:val="00AF65FA"/>
    <w:rsid w:val="00AF68E0"/>
    <w:rsid w:val="00AF69A1"/>
    <w:rsid w:val="00B00E65"/>
    <w:rsid w:val="00B010E0"/>
    <w:rsid w:val="00B022B1"/>
    <w:rsid w:val="00B0343D"/>
    <w:rsid w:val="00B034DB"/>
    <w:rsid w:val="00B035CA"/>
    <w:rsid w:val="00B04145"/>
    <w:rsid w:val="00B050A5"/>
    <w:rsid w:val="00B0621D"/>
    <w:rsid w:val="00B07132"/>
    <w:rsid w:val="00B12BA6"/>
    <w:rsid w:val="00B12C05"/>
    <w:rsid w:val="00B13387"/>
    <w:rsid w:val="00B160F6"/>
    <w:rsid w:val="00B217DC"/>
    <w:rsid w:val="00B22A21"/>
    <w:rsid w:val="00B23C4F"/>
    <w:rsid w:val="00B2768C"/>
    <w:rsid w:val="00B27752"/>
    <w:rsid w:val="00B303E7"/>
    <w:rsid w:val="00B31253"/>
    <w:rsid w:val="00B31A55"/>
    <w:rsid w:val="00B3294E"/>
    <w:rsid w:val="00B349B6"/>
    <w:rsid w:val="00B35B1B"/>
    <w:rsid w:val="00B365FB"/>
    <w:rsid w:val="00B41BE9"/>
    <w:rsid w:val="00B424FC"/>
    <w:rsid w:val="00B42E5A"/>
    <w:rsid w:val="00B44818"/>
    <w:rsid w:val="00B45BB5"/>
    <w:rsid w:val="00B474A2"/>
    <w:rsid w:val="00B50061"/>
    <w:rsid w:val="00B51C15"/>
    <w:rsid w:val="00B5547B"/>
    <w:rsid w:val="00B57C78"/>
    <w:rsid w:val="00B64D95"/>
    <w:rsid w:val="00B65A8B"/>
    <w:rsid w:val="00B73316"/>
    <w:rsid w:val="00B7529E"/>
    <w:rsid w:val="00B75760"/>
    <w:rsid w:val="00B7620B"/>
    <w:rsid w:val="00B767D2"/>
    <w:rsid w:val="00B77444"/>
    <w:rsid w:val="00B80093"/>
    <w:rsid w:val="00B80C45"/>
    <w:rsid w:val="00B855E5"/>
    <w:rsid w:val="00B85852"/>
    <w:rsid w:val="00B85EE0"/>
    <w:rsid w:val="00B9016F"/>
    <w:rsid w:val="00B9136E"/>
    <w:rsid w:val="00B93CE0"/>
    <w:rsid w:val="00B950B8"/>
    <w:rsid w:val="00B9763D"/>
    <w:rsid w:val="00B979A8"/>
    <w:rsid w:val="00BA3CD3"/>
    <w:rsid w:val="00BA54FD"/>
    <w:rsid w:val="00BA5DB9"/>
    <w:rsid w:val="00BB0108"/>
    <w:rsid w:val="00BB08F1"/>
    <w:rsid w:val="00BB18B9"/>
    <w:rsid w:val="00BB45BE"/>
    <w:rsid w:val="00BB4DC1"/>
    <w:rsid w:val="00BC1A23"/>
    <w:rsid w:val="00BC4AB5"/>
    <w:rsid w:val="00BD0451"/>
    <w:rsid w:val="00BD128D"/>
    <w:rsid w:val="00BD12C1"/>
    <w:rsid w:val="00BD6111"/>
    <w:rsid w:val="00BD66B8"/>
    <w:rsid w:val="00BE103A"/>
    <w:rsid w:val="00BE293D"/>
    <w:rsid w:val="00BE32C0"/>
    <w:rsid w:val="00BE5848"/>
    <w:rsid w:val="00BE640F"/>
    <w:rsid w:val="00BE7E05"/>
    <w:rsid w:val="00BF0E83"/>
    <w:rsid w:val="00BF10EB"/>
    <w:rsid w:val="00BF2559"/>
    <w:rsid w:val="00BF2ACB"/>
    <w:rsid w:val="00BF68E8"/>
    <w:rsid w:val="00BF6DE5"/>
    <w:rsid w:val="00C000F1"/>
    <w:rsid w:val="00C00A8F"/>
    <w:rsid w:val="00C01086"/>
    <w:rsid w:val="00C0160A"/>
    <w:rsid w:val="00C047F3"/>
    <w:rsid w:val="00C06B58"/>
    <w:rsid w:val="00C1083E"/>
    <w:rsid w:val="00C11156"/>
    <w:rsid w:val="00C16D2E"/>
    <w:rsid w:val="00C16FDF"/>
    <w:rsid w:val="00C17AB1"/>
    <w:rsid w:val="00C2055E"/>
    <w:rsid w:val="00C20A86"/>
    <w:rsid w:val="00C2232F"/>
    <w:rsid w:val="00C22845"/>
    <w:rsid w:val="00C24329"/>
    <w:rsid w:val="00C245EB"/>
    <w:rsid w:val="00C315F9"/>
    <w:rsid w:val="00C324F9"/>
    <w:rsid w:val="00C325E4"/>
    <w:rsid w:val="00C32F04"/>
    <w:rsid w:val="00C346E3"/>
    <w:rsid w:val="00C3474E"/>
    <w:rsid w:val="00C3547B"/>
    <w:rsid w:val="00C36224"/>
    <w:rsid w:val="00C40746"/>
    <w:rsid w:val="00C425F8"/>
    <w:rsid w:val="00C43C73"/>
    <w:rsid w:val="00C445F7"/>
    <w:rsid w:val="00C463AF"/>
    <w:rsid w:val="00C469FE"/>
    <w:rsid w:val="00C47AD3"/>
    <w:rsid w:val="00C51F37"/>
    <w:rsid w:val="00C53AF0"/>
    <w:rsid w:val="00C53C91"/>
    <w:rsid w:val="00C56334"/>
    <w:rsid w:val="00C5766D"/>
    <w:rsid w:val="00C62577"/>
    <w:rsid w:val="00C63708"/>
    <w:rsid w:val="00C64D24"/>
    <w:rsid w:val="00C6648D"/>
    <w:rsid w:val="00C6725A"/>
    <w:rsid w:val="00C71027"/>
    <w:rsid w:val="00C71534"/>
    <w:rsid w:val="00C75443"/>
    <w:rsid w:val="00C80473"/>
    <w:rsid w:val="00C81952"/>
    <w:rsid w:val="00C82FFE"/>
    <w:rsid w:val="00C83CD0"/>
    <w:rsid w:val="00C84966"/>
    <w:rsid w:val="00C84FBB"/>
    <w:rsid w:val="00C9270C"/>
    <w:rsid w:val="00C928CD"/>
    <w:rsid w:val="00C9709E"/>
    <w:rsid w:val="00CA07A5"/>
    <w:rsid w:val="00CA1EF5"/>
    <w:rsid w:val="00CA4C50"/>
    <w:rsid w:val="00CA608A"/>
    <w:rsid w:val="00CA6CE5"/>
    <w:rsid w:val="00CB0F0C"/>
    <w:rsid w:val="00CB3077"/>
    <w:rsid w:val="00CB3A7D"/>
    <w:rsid w:val="00CB53BE"/>
    <w:rsid w:val="00CB7CDF"/>
    <w:rsid w:val="00CC155E"/>
    <w:rsid w:val="00CC21FD"/>
    <w:rsid w:val="00CC225A"/>
    <w:rsid w:val="00CC25E9"/>
    <w:rsid w:val="00CC2B4C"/>
    <w:rsid w:val="00CC3F40"/>
    <w:rsid w:val="00CC4348"/>
    <w:rsid w:val="00CC501D"/>
    <w:rsid w:val="00CC617E"/>
    <w:rsid w:val="00CD1471"/>
    <w:rsid w:val="00CD21A3"/>
    <w:rsid w:val="00CD2A1D"/>
    <w:rsid w:val="00CE0072"/>
    <w:rsid w:val="00CE145F"/>
    <w:rsid w:val="00CE1FEB"/>
    <w:rsid w:val="00CE51FA"/>
    <w:rsid w:val="00CE651B"/>
    <w:rsid w:val="00CE6771"/>
    <w:rsid w:val="00CF206B"/>
    <w:rsid w:val="00CF280C"/>
    <w:rsid w:val="00CF403F"/>
    <w:rsid w:val="00CF495C"/>
    <w:rsid w:val="00CF4ADB"/>
    <w:rsid w:val="00CF505F"/>
    <w:rsid w:val="00CF5A9B"/>
    <w:rsid w:val="00CF5CA9"/>
    <w:rsid w:val="00CF5E68"/>
    <w:rsid w:val="00D0108F"/>
    <w:rsid w:val="00D034CC"/>
    <w:rsid w:val="00D0382F"/>
    <w:rsid w:val="00D03B1B"/>
    <w:rsid w:val="00D046DE"/>
    <w:rsid w:val="00D0511F"/>
    <w:rsid w:val="00D11E73"/>
    <w:rsid w:val="00D15EAF"/>
    <w:rsid w:val="00D17C70"/>
    <w:rsid w:val="00D22C13"/>
    <w:rsid w:val="00D250CD"/>
    <w:rsid w:val="00D25256"/>
    <w:rsid w:val="00D32255"/>
    <w:rsid w:val="00D328EF"/>
    <w:rsid w:val="00D333F9"/>
    <w:rsid w:val="00D34A7F"/>
    <w:rsid w:val="00D36ED6"/>
    <w:rsid w:val="00D40A70"/>
    <w:rsid w:val="00D42514"/>
    <w:rsid w:val="00D4343C"/>
    <w:rsid w:val="00D4410C"/>
    <w:rsid w:val="00D445C3"/>
    <w:rsid w:val="00D44BEA"/>
    <w:rsid w:val="00D44BF1"/>
    <w:rsid w:val="00D46210"/>
    <w:rsid w:val="00D4623A"/>
    <w:rsid w:val="00D46A63"/>
    <w:rsid w:val="00D4728A"/>
    <w:rsid w:val="00D478ED"/>
    <w:rsid w:val="00D47B95"/>
    <w:rsid w:val="00D47FBC"/>
    <w:rsid w:val="00D529F2"/>
    <w:rsid w:val="00D5318E"/>
    <w:rsid w:val="00D5403E"/>
    <w:rsid w:val="00D56E6A"/>
    <w:rsid w:val="00D5728E"/>
    <w:rsid w:val="00D61B7B"/>
    <w:rsid w:val="00D621FD"/>
    <w:rsid w:val="00D62576"/>
    <w:rsid w:val="00D632C3"/>
    <w:rsid w:val="00D63465"/>
    <w:rsid w:val="00D63EDA"/>
    <w:rsid w:val="00D652A2"/>
    <w:rsid w:val="00D65EB8"/>
    <w:rsid w:val="00D7002C"/>
    <w:rsid w:val="00D72209"/>
    <w:rsid w:val="00D733B5"/>
    <w:rsid w:val="00D764D9"/>
    <w:rsid w:val="00D77CBE"/>
    <w:rsid w:val="00D819BE"/>
    <w:rsid w:val="00D87F2B"/>
    <w:rsid w:val="00D90235"/>
    <w:rsid w:val="00D91091"/>
    <w:rsid w:val="00D933F8"/>
    <w:rsid w:val="00D9499E"/>
    <w:rsid w:val="00D967AA"/>
    <w:rsid w:val="00DA16F1"/>
    <w:rsid w:val="00DA41E2"/>
    <w:rsid w:val="00DA45BF"/>
    <w:rsid w:val="00DB0332"/>
    <w:rsid w:val="00DB12D2"/>
    <w:rsid w:val="00DB5612"/>
    <w:rsid w:val="00DB675C"/>
    <w:rsid w:val="00DC16CC"/>
    <w:rsid w:val="00DC1B08"/>
    <w:rsid w:val="00DC30BD"/>
    <w:rsid w:val="00DC3895"/>
    <w:rsid w:val="00DC3C3F"/>
    <w:rsid w:val="00DC4484"/>
    <w:rsid w:val="00DC5AD8"/>
    <w:rsid w:val="00DC5EFB"/>
    <w:rsid w:val="00DD0620"/>
    <w:rsid w:val="00DD1706"/>
    <w:rsid w:val="00DD1BD7"/>
    <w:rsid w:val="00DD1C45"/>
    <w:rsid w:val="00DD312C"/>
    <w:rsid w:val="00DD747E"/>
    <w:rsid w:val="00DE1551"/>
    <w:rsid w:val="00DE25D4"/>
    <w:rsid w:val="00DE38E7"/>
    <w:rsid w:val="00DE5A85"/>
    <w:rsid w:val="00DF24CD"/>
    <w:rsid w:val="00DF37A5"/>
    <w:rsid w:val="00DF4BF3"/>
    <w:rsid w:val="00DF5CBE"/>
    <w:rsid w:val="00DF5E3E"/>
    <w:rsid w:val="00DF5F61"/>
    <w:rsid w:val="00E01E93"/>
    <w:rsid w:val="00E034A7"/>
    <w:rsid w:val="00E03717"/>
    <w:rsid w:val="00E03965"/>
    <w:rsid w:val="00E04A96"/>
    <w:rsid w:val="00E06C03"/>
    <w:rsid w:val="00E06D88"/>
    <w:rsid w:val="00E070CA"/>
    <w:rsid w:val="00E07ACB"/>
    <w:rsid w:val="00E12899"/>
    <w:rsid w:val="00E13C29"/>
    <w:rsid w:val="00E14D63"/>
    <w:rsid w:val="00E17F94"/>
    <w:rsid w:val="00E20C09"/>
    <w:rsid w:val="00E2356D"/>
    <w:rsid w:val="00E239BD"/>
    <w:rsid w:val="00E26404"/>
    <w:rsid w:val="00E3096F"/>
    <w:rsid w:val="00E30FE4"/>
    <w:rsid w:val="00E36471"/>
    <w:rsid w:val="00E37E88"/>
    <w:rsid w:val="00E41C24"/>
    <w:rsid w:val="00E435EC"/>
    <w:rsid w:val="00E5126D"/>
    <w:rsid w:val="00E525CE"/>
    <w:rsid w:val="00E5315F"/>
    <w:rsid w:val="00E66792"/>
    <w:rsid w:val="00E667C3"/>
    <w:rsid w:val="00E66BA0"/>
    <w:rsid w:val="00E6767E"/>
    <w:rsid w:val="00E67863"/>
    <w:rsid w:val="00E71EDF"/>
    <w:rsid w:val="00E738B5"/>
    <w:rsid w:val="00E76C3E"/>
    <w:rsid w:val="00E77A0C"/>
    <w:rsid w:val="00E80B1A"/>
    <w:rsid w:val="00E80FFC"/>
    <w:rsid w:val="00E843A2"/>
    <w:rsid w:val="00E868DB"/>
    <w:rsid w:val="00E87E4B"/>
    <w:rsid w:val="00E926E0"/>
    <w:rsid w:val="00E97F65"/>
    <w:rsid w:val="00EA2268"/>
    <w:rsid w:val="00EA280C"/>
    <w:rsid w:val="00EA31F0"/>
    <w:rsid w:val="00EA4053"/>
    <w:rsid w:val="00EA53F1"/>
    <w:rsid w:val="00EB0AAD"/>
    <w:rsid w:val="00EB225C"/>
    <w:rsid w:val="00EC0B59"/>
    <w:rsid w:val="00EC335B"/>
    <w:rsid w:val="00EC3388"/>
    <w:rsid w:val="00EC42F2"/>
    <w:rsid w:val="00EC4C61"/>
    <w:rsid w:val="00EC766A"/>
    <w:rsid w:val="00EC7769"/>
    <w:rsid w:val="00ED0B47"/>
    <w:rsid w:val="00ED320D"/>
    <w:rsid w:val="00ED36F0"/>
    <w:rsid w:val="00ED61FA"/>
    <w:rsid w:val="00EE2E40"/>
    <w:rsid w:val="00EE2F94"/>
    <w:rsid w:val="00EE5069"/>
    <w:rsid w:val="00EE55F0"/>
    <w:rsid w:val="00EE69F1"/>
    <w:rsid w:val="00EF21B9"/>
    <w:rsid w:val="00EF3615"/>
    <w:rsid w:val="00EF68F6"/>
    <w:rsid w:val="00F000BF"/>
    <w:rsid w:val="00F017EC"/>
    <w:rsid w:val="00F0183A"/>
    <w:rsid w:val="00F04374"/>
    <w:rsid w:val="00F05DF1"/>
    <w:rsid w:val="00F06126"/>
    <w:rsid w:val="00F06A6F"/>
    <w:rsid w:val="00F07543"/>
    <w:rsid w:val="00F07768"/>
    <w:rsid w:val="00F100C0"/>
    <w:rsid w:val="00F10204"/>
    <w:rsid w:val="00F12867"/>
    <w:rsid w:val="00F12D82"/>
    <w:rsid w:val="00F14417"/>
    <w:rsid w:val="00F1463A"/>
    <w:rsid w:val="00F1524E"/>
    <w:rsid w:val="00F153F0"/>
    <w:rsid w:val="00F15DF3"/>
    <w:rsid w:val="00F161DE"/>
    <w:rsid w:val="00F209A9"/>
    <w:rsid w:val="00F26312"/>
    <w:rsid w:val="00F33353"/>
    <w:rsid w:val="00F34BFF"/>
    <w:rsid w:val="00F35439"/>
    <w:rsid w:val="00F436A9"/>
    <w:rsid w:val="00F44F89"/>
    <w:rsid w:val="00F46971"/>
    <w:rsid w:val="00F46C64"/>
    <w:rsid w:val="00F476E8"/>
    <w:rsid w:val="00F47C92"/>
    <w:rsid w:val="00F503B8"/>
    <w:rsid w:val="00F5302F"/>
    <w:rsid w:val="00F565D8"/>
    <w:rsid w:val="00F57703"/>
    <w:rsid w:val="00F60C6B"/>
    <w:rsid w:val="00F64431"/>
    <w:rsid w:val="00F654D7"/>
    <w:rsid w:val="00F655ED"/>
    <w:rsid w:val="00F658B9"/>
    <w:rsid w:val="00F67B19"/>
    <w:rsid w:val="00F72B02"/>
    <w:rsid w:val="00F7343D"/>
    <w:rsid w:val="00F758F8"/>
    <w:rsid w:val="00F76FA1"/>
    <w:rsid w:val="00F83D91"/>
    <w:rsid w:val="00F84659"/>
    <w:rsid w:val="00F87DA8"/>
    <w:rsid w:val="00F91006"/>
    <w:rsid w:val="00F91D4B"/>
    <w:rsid w:val="00F9550A"/>
    <w:rsid w:val="00F9576B"/>
    <w:rsid w:val="00FA0240"/>
    <w:rsid w:val="00FA1A3C"/>
    <w:rsid w:val="00FA4499"/>
    <w:rsid w:val="00FA4D14"/>
    <w:rsid w:val="00FA5C1D"/>
    <w:rsid w:val="00FA70E6"/>
    <w:rsid w:val="00FA7175"/>
    <w:rsid w:val="00FB08F9"/>
    <w:rsid w:val="00FB2626"/>
    <w:rsid w:val="00FB5063"/>
    <w:rsid w:val="00FB66F8"/>
    <w:rsid w:val="00FC1ED0"/>
    <w:rsid w:val="00FC6165"/>
    <w:rsid w:val="00FD19DA"/>
    <w:rsid w:val="00FD1EFD"/>
    <w:rsid w:val="00FD5371"/>
    <w:rsid w:val="00FD7B4F"/>
    <w:rsid w:val="00FE0ACB"/>
    <w:rsid w:val="00FE2E83"/>
    <w:rsid w:val="00FE3BA3"/>
    <w:rsid w:val="00FE60CC"/>
    <w:rsid w:val="00FE6866"/>
    <w:rsid w:val="00FF25B5"/>
    <w:rsid w:val="00FF3065"/>
    <w:rsid w:val="00FF3A65"/>
    <w:rsid w:val="00FF3C17"/>
    <w:rsid w:val="00FF524B"/>
    <w:rsid w:val="00FF55DE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 2" w:uiPriority="1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519"/>
    <w:pPr>
      <w:spacing w:after="0" w:line="240" w:lineRule="auto"/>
      <w:jc w:val="both"/>
    </w:pPr>
    <w:rPr>
      <w:rFonts w:ascii="Adobe Caslon Pro" w:hAnsi="Adobe Caslon Pro"/>
      <w:sz w:val="24"/>
    </w:rPr>
  </w:style>
  <w:style w:type="paragraph" w:styleId="Titre1">
    <w:name w:val="heading 1"/>
    <w:basedOn w:val="Normal"/>
    <w:next w:val="Normal"/>
    <w:link w:val="Titre1Car"/>
    <w:qFormat/>
    <w:rsid w:val="001D0639"/>
    <w:pPr>
      <w:keepNext/>
      <w:numPr>
        <w:numId w:val="3"/>
      </w:numPr>
      <w:spacing w:before="240" w:after="60"/>
      <w:jc w:val="center"/>
      <w:outlineLvl w:val="0"/>
    </w:pPr>
    <w:rPr>
      <w:rFonts w:asciiTheme="majorHAnsi" w:eastAsia="Times New Roman" w:hAnsiTheme="majorHAnsi" w:cs="Times New Roman"/>
      <w:b/>
      <w:kern w:val="28"/>
      <w:sz w:val="32"/>
      <w:szCs w:val="20"/>
      <w:lang w:eastAsia="fr-FR"/>
    </w:rPr>
  </w:style>
  <w:style w:type="paragraph" w:styleId="Titre2">
    <w:name w:val="heading 2"/>
    <w:basedOn w:val="Normal"/>
    <w:next w:val="Normal"/>
    <w:link w:val="Titre2Car"/>
    <w:qFormat/>
    <w:rsid w:val="001D0639"/>
    <w:pPr>
      <w:keepNext/>
      <w:numPr>
        <w:ilvl w:val="1"/>
        <w:numId w:val="3"/>
      </w:numPr>
      <w:spacing w:before="120" w:after="60"/>
      <w:outlineLvl w:val="1"/>
    </w:pPr>
    <w:rPr>
      <w:rFonts w:asciiTheme="majorHAnsi" w:eastAsia="Times New Roman" w:hAnsiTheme="majorHAnsi" w:cs="Times New Roman"/>
      <w:b/>
      <w:szCs w:val="20"/>
      <w:lang w:eastAsia="fr-FR"/>
    </w:rPr>
  </w:style>
  <w:style w:type="paragraph" w:styleId="Titre3">
    <w:name w:val="heading 3"/>
    <w:basedOn w:val="Normal"/>
    <w:next w:val="Normal"/>
    <w:link w:val="Titre3Car"/>
    <w:qFormat/>
    <w:rsid w:val="001D0639"/>
    <w:pPr>
      <w:keepNext/>
      <w:numPr>
        <w:ilvl w:val="2"/>
        <w:numId w:val="3"/>
      </w:numPr>
      <w:spacing w:before="240" w:after="60"/>
      <w:outlineLvl w:val="2"/>
    </w:pPr>
    <w:rPr>
      <w:rFonts w:asciiTheme="majorHAnsi" w:eastAsia="Times New Roman" w:hAnsiTheme="majorHAnsi" w:cs="Times New Roman"/>
      <w:szCs w:val="20"/>
      <w:lang w:eastAsia="fr-FR"/>
    </w:rPr>
  </w:style>
  <w:style w:type="paragraph" w:styleId="Titre4">
    <w:name w:val="heading 4"/>
    <w:basedOn w:val="Normal"/>
    <w:next w:val="Normal"/>
    <w:link w:val="Titre4Car"/>
    <w:qFormat/>
    <w:rsid w:val="001D0639"/>
    <w:pPr>
      <w:keepNext/>
      <w:numPr>
        <w:ilvl w:val="3"/>
        <w:numId w:val="3"/>
      </w:numPr>
      <w:outlineLvl w:val="3"/>
    </w:pPr>
    <w:rPr>
      <w:rFonts w:asciiTheme="majorHAnsi" w:eastAsia="Times New Roman" w:hAnsiTheme="majorHAnsi" w:cs="Times New Roman"/>
      <w:szCs w:val="20"/>
      <w:lang w:eastAsia="fr-FR"/>
    </w:rPr>
  </w:style>
  <w:style w:type="paragraph" w:styleId="Titre5">
    <w:name w:val="heading 5"/>
    <w:basedOn w:val="Normal"/>
    <w:next w:val="Normal"/>
    <w:link w:val="Titre5Car"/>
    <w:qFormat/>
    <w:rsid w:val="001D0639"/>
    <w:pPr>
      <w:numPr>
        <w:numId w:val="4"/>
      </w:numPr>
      <w:outlineLvl w:val="4"/>
    </w:pPr>
    <w:rPr>
      <w:rFonts w:asciiTheme="majorHAnsi" w:eastAsia="Times New Roman" w:hAnsiTheme="majorHAnsi" w:cs="Times New Roman"/>
      <w:szCs w:val="20"/>
      <w:u w:val="wave"/>
      <w:lang w:eastAsia="fr-FR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1D06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D063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D0639"/>
    <w:rPr>
      <w:rFonts w:ascii="Adobe Caslon Pro" w:hAnsi="Adobe Caslon Pro"/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1D063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0639"/>
    <w:rPr>
      <w:rFonts w:ascii="Adobe Caslon Pro" w:hAnsi="Adobe Caslon Pro"/>
      <w:sz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D06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0639"/>
    <w:rPr>
      <w:rFonts w:ascii="Tahoma" w:hAnsi="Tahoma" w:cs="Tahoma"/>
      <w:sz w:val="16"/>
      <w:szCs w:val="16"/>
    </w:rPr>
  </w:style>
  <w:style w:type="character" w:customStyle="1" w:styleId="Titre6Car">
    <w:name w:val="Titre 6 Car"/>
    <w:basedOn w:val="Policepardfaut"/>
    <w:link w:val="Titre6"/>
    <w:uiPriority w:val="9"/>
    <w:rsid w:val="001D0639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Citation">
    <w:name w:val="Quote"/>
    <w:basedOn w:val="Normal"/>
    <w:next w:val="Normal"/>
    <w:link w:val="CitationCar"/>
    <w:uiPriority w:val="29"/>
    <w:qFormat/>
    <w:rsid w:val="001D0639"/>
    <w:rPr>
      <w:i/>
      <w:iCs/>
      <w:color w:val="000000" w:themeColor="text1"/>
    </w:rPr>
  </w:style>
  <w:style w:type="paragraph" w:styleId="Titre">
    <w:name w:val="Title"/>
    <w:basedOn w:val="Normal"/>
    <w:next w:val="Normal"/>
    <w:link w:val="TitreCar"/>
    <w:qFormat/>
    <w:rsid w:val="001D063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rsid w:val="001D06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1Car">
    <w:name w:val="Titre 1 Car"/>
    <w:basedOn w:val="Policepardfaut"/>
    <w:link w:val="Titre1"/>
    <w:rsid w:val="001D0639"/>
    <w:rPr>
      <w:rFonts w:asciiTheme="majorHAnsi" w:eastAsia="Times New Roman" w:hAnsiTheme="majorHAnsi" w:cs="Times New Roman"/>
      <w:b/>
      <w:kern w:val="28"/>
      <w:sz w:val="32"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1D0639"/>
    <w:rPr>
      <w:rFonts w:asciiTheme="majorHAnsi" w:eastAsia="Times New Roman" w:hAnsiTheme="majorHAnsi" w:cs="Times New Roman"/>
      <w:b/>
      <w:sz w:val="24"/>
      <w:szCs w:val="20"/>
      <w:lang w:eastAsia="fr-FR"/>
    </w:rPr>
  </w:style>
  <w:style w:type="character" w:customStyle="1" w:styleId="Titre3Car">
    <w:name w:val="Titre 3 Car"/>
    <w:basedOn w:val="Policepardfaut"/>
    <w:link w:val="Titre3"/>
    <w:rsid w:val="001D0639"/>
    <w:rPr>
      <w:rFonts w:asciiTheme="majorHAnsi" w:eastAsia="Times New Roman" w:hAnsiTheme="majorHAnsi" w:cs="Times New Roman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1D0639"/>
    <w:rPr>
      <w:rFonts w:asciiTheme="majorHAnsi" w:eastAsia="Times New Roman" w:hAnsiTheme="majorHAnsi" w:cs="Times New Roman"/>
      <w:sz w:val="24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1D0639"/>
    <w:rPr>
      <w:rFonts w:asciiTheme="majorHAnsi" w:eastAsia="Times New Roman" w:hAnsiTheme="majorHAnsi" w:cs="Times New Roman"/>
      <w:sz w:val="24"/>
      <w:szCs w:val="20"/>
      <w:u w:val="wave"/>
      <w:lang w:eastAsia="fr-FR"/>
    </w:rPr>
  </w:style>
  <w:style w:type="character" w:customStyle="1" w:styleId="CitationCar">
    <w:name w:val="Citation Car"/>
    <w:basedOn w:val="Policepardfaut"/>
    <w:link w:val="Citation"/>
    <w:uiPriority w:val="29"/>
    <w:rsid w:val="001D0639"/>
    <w:rPr>
      <w:rFonts w:ascii="Adobe Caslon Pro" w:hAnsi="Adobe Caslon Pro"/>
      <w:i/>
      <w:iCs/>
      <w:color w:val="000000" w:themeColor="text1"/>
      <w:sz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D063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D0639"/>
    <w:rPr>
      <w:rFonts w:ascii="Adobe Caslon Pro" w:hAnsi="Adobe Caslon Pro"/>
      <w:b/>
      <w:bCs/>
      <w:i/>
      <w:iCs/>
      <w:color w:val="4F81BD" w:themeColor="accent1"/>
      <w:sz w:val="24"/>
    </w:rPr>
  </w:style>
  <w:style w:type="character" w:styleId="Rfrenceple">
    <w:name w:val="Subtle Reference"/>
    <w:basedOn w:val="Policepardfaut"/>
    <w:uiPriority w:val="31"/>
    <w:qFormat/>
    <w:rsid w:val="001D0639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1D0639"/>
    <w:rPr>
      <w:b/>
      <w:bCs/>
      <w:smallCaps/>
      <w:color w:val="C0504D" w:themeColor="accent2"/>
      <w:spacing w:val="5"/>
      <w:u w:val="single"/>
    </w:rPr>
  </w:style>
  <w:style w:type="character" w:styleId="Numrodepage">
    <w:name w:val="page number"/>
    <w:basedOn w:val="Policepardfaut"/>
    <w:rsid w:val="001D0639"/>
  </w:style>
  <w:style w:type="paragraph" w:customStyle="1" w:styleId="Question">
    <w:name w:val="Question"/>
    <w:basedOn w:val="Titre2"/>
    <w:autoRedefine/>
    <w:uiPriority w:val="1"/>
    <w:qFormat/>
    <w:rsid w:val="00D632C3"/>
    <w:pPr>
      <w:keepNext w:val="0"/>
      <w:widowControl w:val="0"/>
      <w:numPr>
        <w:ilvl w:val="0"/>
        <w:numId w:val="2"/>
      </w:numPr>
    </w:pPr>
    <w:rPr>
      <w:rFonts w:ascii="Adobe Caslon Pro" w:hAnsi="Adobe Caslon Pro"/>
      <w:b w:val="0"/>
    </w:rPr>
  </w:style>
  <w:style w:type="paragraph" w:customStyle="1" w:styleId="EXERCICES">
    <w:name w:val="EXERCICES"/>
    <w:basedOn w:val="Titre4"/>
    <w:autoRedefine/>
    <w:rsid w:val="00254720"/>
    <w:pPr>
      <w:keepNext w:val="0"/>
      <w:widowControl w:val="0"/>
      <w:numPr>
        <w:ilvl w:val="5"/>
        <w:numId w:val="1"/>
      </w:numPr>
    </w:pPr>
    <w:rPr>
      <w:rFonts w:ascii="Adobe Caslon Pro" w:hAnsi="Adobe Caslon Pro"/>
    </w:rPr>
  </w:style>
  <w:style w:type="paragraph" w:customStyle="1" w:styleId="Questionsimple">
    <w:name w:val="Question simple"/>
    <w:basedOn w:val="Normal"/>
    <w:rsid w:val="00254720"/>
    <w:pPr>
      <w:numPr>
        <w:numId w:val="5"/>
      </w:numPr>
    </w:pPr>
    <w:rPr>
      <w:rFonts w:ascii="Technical" w:eastAsia="Times New Roman" w:hAnsi="Technical" w:cs="Times New Roman"/>
      <w:szCs w:val="20"/>
      <w:lang w:eastAsia="fr-FR"/>
    </w:rPr>
  </w:style>
  <w:style w:type="paragraph" w:customStyle="1" w:styleId="a">
    <w:name w:val="."/>
    <w:basedOn w:val="Normal"/>
    <w:rsid w:val="00254720"/>
    <w:rPr>
      <w:rFonts w:ascii="Technical" w:eastAsia="Times New Roman" w:hAnsi="Technical" w:cs="Times New Roman"/>
      <w:szCs w:val="20"/>
      <w:lang w:eastAsia="fr-FR"/>
    </w:rPr>
  </w:style>
  <w:style w:type="character" w:customStyle="1" w:styleId="longtext">
    <w:name w:val="long_text"/>
    <w:basedOn w:val="Policepardfaut"/>
    <w:rsid w:val="00C6725A"/>
  </w:style>
  <w:style w:type="paragraph" w:styleId="Paragraphedeliste">
    <w:name w:val="List Paragraph"/>
    <w:basedOn w:val="Normal"/>
    <w:uiPriority w:val="34"/>
    <w:qFormat/>
    <w:rsid w:val="00722767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843E45"/>
    <w:rPr>
      <w:color w:val="808080"/>
    </w:rPr>
  </w:style>
  <w:style w:type="table" w:styleId="Grilledutableau">
    <w:name w:val="Table Grid"/>
    <w:basedOn w:val="TableauNormal"/>
    <w:uiPriority w:val="59"/>
    <w:rsid w:val="008360AF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6246E9"/>
    <w:pPr>
      <w:keepLines/>
      <w:numPr>
        <w:numId w:val="0"/>
      </w:numPr>
      <w:spacing w:before="480" w:after="0" w:line="276" w:lineRule="auto"/>
      <w:jc w:val="left"/>
      <w:outlineLvl w:val="9"/>
    </w:pPr>
    <w:rPr>
      <w:rFonts w:eastAsiaTheme="majorEastAsia" w:cstheme="majorBidi"/>
      <w:bCs/>
      <w:color w:val="365F91" w:themeColor="accent1" w:themeShade="BF"/>
      <w:kern w:val="0"/>
      <w:sz w:val="28"/>
      <w:szCs w:val="28"/>
      <w:lang w:eastAsia="en-US"/>
    </w:rPr>
  </w:style>
  <w:style w:type="paragraph" w:styleId="TM2">
    <w:name w:val="toc 2"/>
    <w:basedOn w:val="Normal"/>
    <w:next w:val="Normal"/>
    <w:autoRedefine/>
    <w:uiPriority w:val="39"/>
    <w:unhideWhenUsed/>
    <w:rsid w:val="006246E9"/>
    <w:pPr>
      <w:spacing w:after="100"/>
      <w:ind w:left="240"/>
    </w:pPr>
  </w:style>
  <w:style w:type="paragraph" w:styleId="TM3">
    <w:name w:val="toc 3"/>
    <w:basedOn w:val="Normal"/>
    <w:next w:val="Normal"/>
    <w:autoRedefine/>
    <w:uiPriority w:val="39"/>
    <w:unhideWhenUsed/>
    <w:rsid w:val="006246E9"/>
    <w:pPr>
      <w:spacing w:after="100"/>
      <w:ind w:left="480"/>
    </w:pPr>
  </w:style>
  <w:style w:type="character" w:styleId="Lienhypertexte">
    <w:name w:val="Hyperlink"/>
    <w:basedOn w:val="Policepardfaut"/>
    <w:uiPriority w:val="99"/>
    <w:unhideWhenUsed/>
    <w:rsid w:val="006246E9"/>
    <w:rPr>
      <w:color w:val="0000FF" w:themeColor="hyperlink"/>
      <w:u w:val="single"/>
    </w:rPr>
  </w:style>
  <w:style w:type="paragraph" w:styleId="Sansinterligne">
    <w:name w:val="No Spacing"/>
    <w:uiPriority w:val="1"/>
    <w:rsid w:val="00B303E7"/>
    <w:pPr>
      <w:spacing w:after="0" w:line="240" w:lineRule="auto"/>
    </w:pPr>
    <w:rPr>
      <w:rFonts w:eastAsiaTheme="minorEastAsia"/>
      <w:sz w:val="5"/>
      <w:szCs w:val="24"/>
      <w:lang w:val="en-GB" w:eastAsia="fr-FR"/>
    </w:rPr>
  </w:style>
  <w:style w:type="paragraph" w:styleId="Listepuces2">
    <w:name w:val="List Bullet 2"/>
    <w:basedOn w:val="Normalcentr"/>
    <w:uiPriority w:val="1"/>
    <w:unhideWhenUsed/>
    <w:qFormat/>
    <w:rsid w:val="00B303E7"/>
    <w:pPr>
      <w:numPr>
        <w:numId w:val="6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40"/>
      <w:ind w:right="360"/>
    </w:pPr>
    <w:rPr>
      <w:rFonts w:ascii="Century Gothic" w:hAnsi="Century Gothic"/>
      <w:i w:val="0"/>
      <w:color w:val="7F7F7F" w:themeColor="text1" w:themeTint="80"/>
      <w:sz w:val="20"/>
      <w:szCs w:val="24"/>
      <w:lang w:eastAsia="fr-FR"/>
    </w:rPr>
  </w:style>
  <w:style w:type="paragraph" w:styleId="Normalcentr">
    <w:name w:val="Block Text"/>
    <w:basedOn w:val="Normal"/>
    <w:uiPriority w:val="99"/>
    <w:semiHidden/>
    <w:unhideWhenUsed/>
    <w:rsid w:val="00B303E7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customStyle="1" w:styleId="FooterRight">
    <w:name w:val="Footer Right"/>
    <w:basedOn w:val="Pieddepage"/>
    <w:uiPriority w:val="99"/>
    <w:rsid w:val="00B303E7"/>
    <w:pPr>
      <w:tabs>
        <w:tab w:val="clear" w:pos="4536"/>
        <w:tab w:val="clear" w:pos="9072"/>
        <w:tab w:val="center" w:pos="4680"/>
        <w:tab w:val="right" w:pos="9360"/>
      </w:tabs>
      <w:spacing w:before="40"/>
      <w:jc w:val="right"/>
    </w:pPr>
    <w:rPr>
      <w:rFonts w:ascii="Century Gothic" w:eastAsiaTheme="minorEastAsia" w:hAnsi="Century Gothic"/>
      <w:color w:val="595959" w:themeColor="text1" w:themeTint="A6"/>
      <w:sz w:val="20"/>
      <w:szCs w:val="24"/>
      <w:lang w:eastAsia="fr-FR"/>
    </w:rPr>
  </w:style>
  <w:style w:type="character" w:styleId="lev">
    <w:name w:val="Strong"/>
    <w:basedOn w:val="Policepardfaut"/>
    <w:uiPriority w:val="22"/>
    <w:qFormat/>
    <w:rsid w:val="00642B7E"/>
    <w:rPr>
      <w:b/>
      <w:bCs/>
    </w:rPr>
  </w:style>
  <w:style w:type="character" w:customStyle="1" w:styleId="lienglossaire">
    <w:name w:val="lienglossaire"/>
    <w:basedOn w:val="Policepardfaut"/>
    <w:rsid w:val="00642B7E"/>
  </w:style>
  <w:style w:type="paragraph" w:styleId="NormalWeb">
    <w:name w:val="Normal (Web)"/>
    <w:basedOn w:val="Normal"/>
    <w:uiPriority w:val="99"/>
    <w:unhideWhenUsed/>
    <w:rsid w:val="00A46F4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fr-FR"/>
    </w:rPr>
  </w:style>
  <w:style w:type="character" w:customStyle="1" w:styleId="lang-en">
    <w:name w:val="lang-en"/>
    <w:basedOn w:val="Policepardfaut"/>
    <w:rsid w:val="00A46F4C"/>
  </w:style>
  <w:style w:type="character" w:customStyle="1" w:styleId="mw-headline">
    <w:name w:val="mw-headline"/>
    <w:basedOn w:val="Policepardfaut"/>
    <w:rsid w:val="002D3F73"/>
  </w:style>
  <w:style w:type="character" w:customStyle="1" w:styleId="nowrap">
    <w:name w:val="nowrap"/>
    <w:basedOn w:val="Policepardfaut"/>
    <w:rsid w:val="00C53C91"/>
  </w:style>
  <w:style w:type="paragraph" w:customStyle="1" w:styleId="SectionHeading">
    <w:name w:val="Section Heading"/>
    <w:basedOn w:val="Normal"/>
    <w:next w:val="Normal"/>
    <w:uiPriority w:val="99"/>
    <w:rsid w:val="008D1411"/>
    <w:pPr>
      <w:autoSpaceDE w:val="0"/>
      <w:autoSpaceDN w:val="0"/>
      <w:adjustRightInd w:val="0"/>
      <w:jc w:val="left"/>
    </w:pPr>
    <w:rPr>
      <w:rFonts w:ascii="HADGJG+Arial,Bold" w:hAnsi="HADGJG+Arial,Bold"/>
      <w:szCs w:val="24"/>
    </w:rPr>
  </w:style>
  <w:style w:type="paragraph" w:customStyle="1" w:styleId="Bullet1">
    <w:name w:val="Bullet 1"/>
    <w:basedOn w:val="Normal"/>
    <w:next w:val="Normal"/>
    <w:uiPriority w:val="99"/>
    <w:rsid w:val="008D1411"/>
    <w:pPr>
      <w:autoSpaceDE w:val="0"/>
      <w:autoSpaceDN w:val="0"/>
      <w:adjustRightInd w:val="0"/>
      <w:jc w:val="left"/>
    </w:pPr>
    <w:rPr>
      <w:rFonts w:ascii="HADGJG+Arial,Bold" w:hAnsi="HADGJG+Arial,Bold"/>
      <w:szCs w:val="24"/>
    </w:rPr>
  </w:style>
  <w:style w:type="paragraph" w:customStyle="1" w:styleId="niv1">
    <w:name w:val="niv1"/>
    <w:basedOn w:val="Normal"/>
    <w:rsid w:val="00AE592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9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7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0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0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&#233;mi\AppData\Roaming\Microsoft\Templates\STI2D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96B06-3430-48C2-9A7F-208030F1D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STI2D.dotm</Template>
  <TotalTime>70</TotalTime>
  <Pages>2</Pages>
  <Words>83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Lycée Raymond Poincaré – Bar le Duc</Company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Rémi</dc:creator>
  <cp:lastModifiedBy>Rémi</cp:lastModifiedBy>
  <cp:revision>7</cp:revision>
  <cp:lastPrinted>2013-01-29T08:41:00Z</cp:lastPrinted>
  <dcterms:created xsi:type="dcterms:W3CDTF">2013-01-11T09:47:00Z</dcterms:created>
  <dcterms:modified xsi:type="dcterms:W3CDTF">2013-02-21T08:43:00Z</dcterms:modified>
</cp:coreProperties>
</file>